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Default="00A22FC8" w:rsidP="00A22FC8">
      <w:pPr>
        <w:pStyle w:val="NoSpacing"/>
        <w:jc w:val="right"/>
      </w:pPr>
      <w:r>
        <w:t>Name: __________________</w:t>
      </w:r>
    </w:p>
    <w:p w14:paraId="24791648" w14:textId="760CD8A2" w:rsidR="00A22FC8" w:rsidRDefault="00A22FC8" w:rsidP="00A22FC8">
      <w:pPr>
        <w:pStyle w:val="NoSpacing"/>
        <w:jc w:val="right"/>
      </w:pPr>
      <w:r>
        <w:t>Period: __________________</w:t>
      </w:r>
    </w:p>
    <w:p w14:paraId="65DFBF47" w14:textId="0BE72DDE" w:rsidR="0099427E" w:rsidRDefault="00182FDE" w:rsidP="0099427E">
      <w:pPr>
        <w:pStyle w:val="Title"/>
      </w:pPr>
      <w:r>
        <w:t>Differential Leveling Problem</w:t>
      </w:r>
    </w:p>
    <w:p w14:paraId="0E4EEB19" w14:textId="33E690C6" w:rsidR="008D789E" w:rsidRDefault="00170E06" w:rsidP="008D789E">
      <w:r>
        <w:t>Instructions:</w:t>
      </w:r>
      <w:r w:rsidR="00693906">
        <w:t xml:space="preserve"> </w:t>
      </w:r>
      <w:r w:rsidR="00182FDE">
        <w:t>The reading</w:t>
      </w:r>
      <w:r w:rsidR="00A13157">
        <w:t>s</w:t>
      </w:r>
      <w:r w:rsidR="00182FDE">
        <w:t xml:space="preserve"> below were taken every 10’ down a field.  The instrument was not moved.  Compute the HI and the Station Elevations.  Graph the slope. </w:t>
      </w:r>
    </w:p>
    <w:tbl>
      <w:tblPr>
        <w:tblW w:w="8709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9"/>
        <w:gridCol w:w="2940"/>
      </w:tblGrid>
      <w:tr w:rsidR="00182FDE" w:rsidRPr="00182FDE" w14:paraId="37950E70" w14:textId="77777777" w:rsidTr="0007250C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5AE2A" w14:textId="3D5B4A9C" w:rsidR="00182FDE" w:rsidRPr="00182FDE" w:rsidRDefault="00182FDE" w:rsidP="00182FD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Station Number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74C6A" w14:textId="206E1CAD" w:rsidR="00182FDE" w:rsidRPr="00182FDE" w:rsidRDefault="00182FDE" w:rsidP="00182FD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Distance (ft)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B391A" w14:textId="5DDB25F4" w:rsidR="00182FDE" w:rsidRPr="00182FDE" w:rsidRDefault="00182FDE" w:rsidP="00182FD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B.S.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A75F0" w14:textId="6B8868D0" w:rsidR="00182FDE" w:rsidRPr="00182FDE" w:rsidRDefault="00182FDE" w:rsidP="00182FD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H.I.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B2ECF" w14:textId="4356F980" w:rsidR="00182FDE" w:rsidRPr="00182FDE" w:rsidRDefault="00182FDE" w:rsidP="00182FD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F.S.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FA500" w14:textId="15B1A5C2" w:rsidR="00182FDE" w:rsidRPr="00182FDE" w:rsidRDefault="00182FDE" w:rsidP="00182FD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Elevation (ft)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9B6C3" w14:textId="7A9655E4" w:rsidR="00182FDE" w:rsidRPr="00182FDE" w:rsidRDefault="00182FDE" w:rsidP="00182FD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Comments</w:t>
            </w:r>
          </w:p>
        </w:tc>
      </w:tr>
      <w:tr w:rsidR="00182FDE" w:rsidRPr="00182FDE" w14:paraId="27C6A38C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AFFB" w14:textId="77777777" w:rsidR="00182FDE" w:rsidRPr="00182FDE" w:rsidRDefault="00182FDE" w:rsidP="00182FDE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3374" w14:textId="77777777" w:rsidR="00182FDE" w:rsidRPr="00182FDE" w:rsidRDefault="00182FDE" w:rsidP="00182FD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F255" w14:textId="77777777" w:rsidR="00182FDE" w:rsidRPr="00182FDE" w:rsidRDefault="00182FDE" w:rsidP="00182F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5.23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69732" w14:textId="746A0296" w:rsidR="00182FDE" w:rsidRPr="00182FDE" w:rsidRDefault="00182FDE" w:rsidP="00182F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3DB7" w14:textId="77777777" w:rsidR="00182FDE" w:rsidRPr="00182FDE" w:rsidRDefault="00182FDE" w:rsidP="00182F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8CB0" w14:textId="77777777" w:rsidR="00182FDE" w:rsidRPr="00182FDE" w:rsidRDefault="00182FDE" w:rsidP="00182FD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 xml:space="preserve"> </w:t>
            </w:r>
            <w:r w:rsidRPr="00182F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10.00 </w:t>
            </w:r>
            <w:r w:rsidRPr="00182FDE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3BC4" w14:textId="77777777" w:rsidR="00182FDE" w:rsidRPr="00182FDE" w:rsidRDefault="00182FDE" w:rsidP="00182F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182FDE">
              <w:rPr>
                <w:rFonts w:ascii="Calibri" w:eastAsia="Times New Roman" w:hAnsi="Calibri" w:cs="Calibri"/>
                <w:color w:val="000000"/>
              </w:rPr>
              <w:t>Bench Mark</w:t>
            </w:r>
            <w:proofErr w:type="gramEnd"/>
          </w:p>
        </w:tc>
      </w:tr>
      <w:tr w:rsidR="0007250C" w:rsidRPr="00182FDE" w14:paraId="1AD0DF7A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076E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CB11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54FA7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728B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FECCE" w14:textId="3EB2F8DB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C580E" w14:textId="21F230F3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D3ED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59A88C72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FD85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FCBFB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2EE8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4223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319FA" w14:textId="263922A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83675" w14:textId="634CA8E0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DE78A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0C27DC77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E029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4A34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8768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6472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1DB8" w14:textId="2463728F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CD294" w14:textId="0EF787F9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58D6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6B46DC26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8916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F240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5267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E207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119D" w14:textId="147F1110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FA388" w14:textId="492812D4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56AD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606A05E7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88B94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7B37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6CDA4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CC31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55CF" w14:textId="45BD7DFC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7.84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9B027" w14:textId="216731C6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ACB9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23A327EA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60CF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C2A3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AE18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C87A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D09A" w14:textId="676FF192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38D71" w14:textId="0EED3BD8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1EAA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27DB1D3B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12C6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1CCF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F3BD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5887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F5BA" w14:textId="4A5307BC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BD3BD" w14:textId="3E1D88D0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B42E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3843BB74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3614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6858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D1F4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839D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EF2E" w14:textId="72DF1EDD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BAD0C" w14:textId="0E166803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A906F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5C9F6DEC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35C6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9E3C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2B34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47B4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87C1" w14:textId="1D9818F5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8.35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2B5E8" w14:textId="0CA0E368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94100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51F69D82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D72A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5DB1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E3DD2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780E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97F6" w14:textId="3F959E7F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8.64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AA145" w14:textId="1340B59F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92EF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1F9A73D0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57763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21822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C445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3E78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4C4B" w14:textId="7204B941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8.64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ADD1E" w14:textId="34844804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BC1D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41EC9779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9ACC9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53AB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86E2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7C0B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9A38" w14:textId="58127859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8.79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F49A9" w14:textId="51CB7E38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9A0DA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3AD9F770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D35A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E7BB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C814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6441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0C45" w14:textId="2B5E48A9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8.96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79A3E" w14:textId="06B6101A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51B02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27CBFD90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6A1D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BFFD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2480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294E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50E8" w14:textId="0271D4BE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D9745" w14:textId="11945C30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F461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67322EAE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4C5C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5777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353E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4A2A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0168" w14:textId="33D16F16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9.41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8A595" w14:textId="03A14D65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524D1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4B694870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5B15D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02B2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E2C32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6995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56C9" w14:textId="70ACC5EF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9.43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35F52" w14:textId="5E22D8C2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A1D5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5337591D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C549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37C6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D4786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DBA0B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2B16" w14:textId="38919331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9.71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CC4D6" w14:textId="79E265BC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F10D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7CAA1BD2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8744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EFB5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A87A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333A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08EC" w14:textId="7EC8DD73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3F8D7" w14:textId="7D65E6A3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FEF1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549532AC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30F1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50EA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DFCC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7730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63B9" w14:textId="2A4A5451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10.15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990A3" w14:textId="494DF978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B4A8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42F32948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DFAD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DEF8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91F5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30E2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0F83" w14:textId="662D80FF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C0461" w14:textId="4F684CFB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FDBE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7250C" w:rsidRPr="00182FDE" w14:paraId="3C5C448D" w14:textId="77777777" w:rsidTr="000725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7F09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182FDE">
              <w:rPr>
                <w:rFonts w:ascii="Calibri" w:eastAsia="Times New Roman" w:hAnsi="Calibri" w:cs="Calibri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2183" w14:textId="77777777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5CA2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759C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DBCF" w14:textId="678C78AC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10.40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E4A86" w14:textId="6F5E1199" w:rsidR="0007250C" w:rsidRPr="00182FDE" w:rsidRDefault="0007250C" w:rsidP="000725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DC49C" w14:textId="77777777" w:rsidR="0007250C" w:rsidRPr="00182FDE" w:rsidRDefault="0007250C" w:rsidP="00072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2FD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</w:tbl>
    <w:p w14:paraId="3FEF432D" w14:textId="06D60150" w:rsidR="00182FDE" w:rsidRDefault="00182FDE" w:rsidP="008D789E"/>
    <w:p w14:paraId="5AFD0EBC" w14:textId="3F49E543" w:rsidR="00182FDE" w:rsidRDefault="00182FDE" w:rsidP="008D789E">
      <w:r>
        <w:t>Questions:</w:t>
      </w:r>
    </w:p>
    <w:p w14:paraId="10ED213F" w14:textId="1C519A33" w:rsidR="00182FDE" w:rsidRDefault="00182FDE" w:rsidP="00182FDE">
      <w:pPr>
        <w:pStyle w:val="ListParagraph"/>
        <w:numPr>
          <w:ilvl w:val="0"/>
          <w:numId w:val="45"/>
        </w:numPr>
      </w:pPr>
      <w:r>
        <w:t>What is the total fall between station #1 and station #22?  _____________</w:t>
      </w:r>
    </w:p>
    <w:p w14:paraId="01956AD3" w14:textId="77777777" w:rsidR="00A13157" w:rsidRDefault="00A13157" w:rsidP="00A13157">
      <w:pPr>
        <w:pStyle w:val="ListParagraph"/>
      </w:pPr>
    </w:p>
    <w:p w14:paraId="47F475DD" w14:textId="681EEC19" w:rsidR="00182FDE" w:rsidRDefault="00182FDE" w:rsidP="00182FDE">
      <w:pPr>
        <w:pStyle w:val="ListParagraph"/>
        <w:numPr>
          <w:ilvl w:val="0"/>
          <w:numId w:val="45"/>
        </w:numPr>
      </w:pPr>
      <w:r>
        <w:t>What is the average fall per 100’ (feet/100’)? _____________</w:t>
      </w:r>
    </w:p>
    <w:p w14:paraId="05546E8D" w14:textId="77777777" w:rsidR="00A13157" w:rsidRDefault="00A13157" w:rsidP="00A13157"/>
    <w:p w14:paraId="2FD20926" w14:textId="27B5C5DB" w:rsidR="00182FDE" w:rsidRDefault="00182FDE">
      <w:pPr>
        <w:spacing w:after="160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7"/>
        <w:gridCol w:w="347"/>
        <w:gridCol w:w="347"/>
        <w:gridCol w:w="347"/>
        <w:gridCol w:w="347"/>
        <w:gridCol w:w="347"/>
      </w:tblGrid>
      <w:tr w:rsidR="00A13157" w14:paraId="7480E0F8" w14:textId="77777777" w:rsidTr="00A13157">
        <w:trPr>
          <w:trHeight w:val="360"/>
        </w:trPr>
        <w:tc>
          <w:tcPr>
            <w:tcW w:w="346" w:type="dxa"/>
          </w:tcPr>
          <w:p w14:paraId="0D99A43F" w14:textId="08FF307D" w:rsidR="00A13157" w:rsidRDefault="00A13157" w:rsidP="00575C57"/>
        </w:tc>
        <w:tc>
          <w:tcPr>
            <w:tcW w:w="346" w:type="dxa"/>
          </w:tcPr>
          <w:p w14:paraId="5A3EC613" w14:textId="77777777" w:rsidR="00A13157" w:rsidRDefault="00A13157" w:rsidP="00575C57"/>
        </w:tc>
        <w:tc>
          <w:tcPr>
            <w:tcW w:w="346" w:type="dxa"/>
          </w:tcPr>
          <w:p w14:paraId="3541A1CB" w14:textId="77777777" w:rsidR="00A13157" w:rsidRDefault="00A13157" w:rsidP="00575C57"/>
        </w:tc>
        <w:tc>
          <w:tcPr>
            <w:tcW w:w="346" w:type="dxa"/>
          </w:tcPr>
          <w:p w14:paraId="31E8A8E3" w14:textId="77777777" w:rsidR="00A13157" w:rsidRDefault="00A13157" w:rsidP="00575C57"/>
        </w:tc>
        <w:tc>
          <w:tcPr>
            <w:tcW w:w="346" w:type="dxa"/>
          </w:tcPr>
          <w:p w14:paraId="45A3D286" w14:textId="77777777" w:rsidR="00A13157" w:rsidRDefault="00A13157" w:rsidP="00575C57"/>
        </w:tc>
        <w:tc>
          <w:tcPr>
            <w:tcW w:w="346" w:type="dxa"/>
          </w:tcPr>
          <w:p w14:paraId="38D03227" w14:textId="77777777" w:rsidR="00A13157" w:rsidRDefault="00A13157" w:rsidP="00575C57"/>
        </w:tc>
        <w:tc>
          <w:tcPr>
            <w:tcW w:w="346" w:type="dxa"/>
          </w:tcPr>
          <w:p w14:paraId="2620C2FC" w14:textId="77777777" w:rsidR="00A13157" w:rsidRDefault="00A13157" w:rsidP="00575C57"/>
        </w:tc>
        <w:tc>
          <w:tcPr>
            <w:tcW w:w="346" w:type="dxa"/>
          </w:tcPr>
          <w:p w14:paraId="51E4F598" w14:textId="77777777" w:rsidR="00A13157" w:rsidRDefault="00A13157" w:rsidP="00575C57"/>
        </w:tc>
        <w:tc>
          <w:tcPr>
            <w:tcW w:w="346" w:type="dxa"/>
          </w:tcPr>
          <w:p w14:paraId="57AE9CF6" w14:textId="77777777" w:rsidR="00A13157" w:rsidRDefault="00A13157" w:rsidP="00575C57"/>
        </w:tc>
        <w:tc>
          <w:tcPr>
            <w:tcW w:w="346" w:type="dxa"/>
          </w:tcPr>
          <w:p w14:paraId="60C873EA" w14:textId="77777777" w:rsidR="00A13157" w:rsidRDefault="00A13157" w:rsidP="00575C57"/>
        </w:tc>
        <w:tc>
          <w:tcPr>
            <w:tcW w:w="346" w:type="dxa"/>
          </w:tcPr>
          <w:p w14:paraId="0513BD17" w14:textId="77777777" w:rsidR="00A13157" w:rsidRDefault="00A13157" w:rsidP="00575C57"/>
        </w:tc>
        <w:tc>
          <w:tcPr>
            <w:tcW w:w="346" w:type="dxa"/>
          </w:tcPr>
          <w:p w14:paraId="6149D01A" w14:textId="77777777" w:rsidR="00A13157" w:rsidRDefault="00A13157" w:rsidP="00575C57"/>
        </w:tc>
        <w:tc>
          <w:tcPr>
            <w:tcW w:w="346" w:type="dxa"/>
          </w:tcPr>
          <w:p w14:paraId="67C170DA" w14:textId="77777777" w:rsidR="00A13157" w:rsidRDefault="00A13157" w:rsidP="00575C57"/>
        </w:tc>
        <w:tc>
          <w:tcPr>
            <w:tcW w:w="346" w:type="dxa"/>
          </w:tcPr>
          <w:p w14:paraId="03133B42" w14:textId="77777777" w:rsidR="00A13157" w:rsidRDefault="00A13157" w:rsidP="00575C57"/>
        </w:tc>
        <w:tc>
          <w:tcPr>
            <w:tcW w:w="346" w:type="dxa"/>
          </w:tcPr>
          <w:p w14:paraId="13D50136" w14:textId="77777777" w:rsidR="00A13157" w:rsidRDefault="00A13157" w:rsidP="00575C57"/>
        </w:tc>
        <w:tc>
          <w:tcPr>
            <w:tcW w:w="346" w:type="dxa"/>
          </w:tcPr>
          <w:p w14:paraId="6D9C2ADD" w14:textId="77777777" w:rsidR="00A13157" w:rsidRDefault="00A13157" w:rsidP="00575C57"/>
        </w:tc>
        <w:tc>
          <w:tcPr>
            <w:tcW w:w="346" w:type="dxa"/>
          </w:tcPr>
          <w:p w14:paraId="1B25649C" w14:textId="77777777" w:rsidR="00A13157" w:rsidRDefault="00A13157" w:rsidP="00575C57"/>
        </w:tc>
        <w:tc>
          <w:tcPr>
            <w:tcW w:w="346" w:type="dxa"/>
          </w:tcPr>
          <w:p w14:paraId="0491861F" w14:textId="77777777" w:rsidR="00A13157" w:rsidRDefault="00A13157" w:rsidP="00575C57"/>
        </w:tc>
        <w:tc>
          <w:tcPr>
            <w:tcW w:w="346" w:type="dxa"/>
          </w:tcPr>
          <w:p w14:paraId="5DD317BF" w14:textId="77777777" w:rsidR="00A13157" w:rsidRDefault="00A13157" w:rsidP="00575C57"/>
        </w:tc>
        <w:tc>
          <w:tcPr>
            <w:tcW w:w="347" w:type="dxa"/>
          </w:tcPr>
          <w:p w14:paraId="0642D4FB" w14:textId="77777777" w:rsidR="00A13157" w:rsidRDefault="00A13157" w:rsidP="00575C57"/>
        </w:tc>
        <w:tc>
          <w:tcPr>
            <w:tcW w:w="347" w:type="dxa"/>
          </w:tcPr>
          <w:p w14:paraId="4CF14573" w14:textId="77777777" w:rsidR="00A13157" w:rsidRDefault="00A13157" w:rsidP="00575C57"/>
        </w:tc>
        <w:tc>
          <w:tcPr>
            <w:tcW w:w="347" w:type="dxa"/>
          </w:tcPr>
          <w:p w14:paraId="5F022351" w14:textId="77777777" w:rsidR="00A13157" w:rsidRDefault="00A13157" w:rsidP="00575C57"/>
        </w:tc>
        <w:tc>
          <w:tcPr>
            <w:tcW w:w="347" w:type="dxa"/>
          </w:tcPr>
          <w:p w14:paraId="7011D2C2" w14:textId="77777777" w:rsidR="00A13157" w:rsidRDefault="00A13157" w:rsidP="00575C57"/>
        </w:tc>
        <w:tc>
          <w:tcPr>
            <w:tcW w:w="347" w:type="dxa"/>
          </w:tcPr>
          <w:p w14:paraId="76CF51BC" w14:textId="77777777" w:rsidR="00A13157" w:rsidRDefault="00A13157" w:rsidP="00575C57"/>
        </w:tc>
        <w:tc>
          <w:tcPr>
            <w:tcW w:w="347" w:type="dxa"/>
          </w:tcPr>
          <w:p w14:paraId="0A7FA3D8" w14:textId="77777777" w:rsidR="00A13157" w:rsidRDefault="00A13157" w:rsidP="00575C57"/>
        </w:tc>
      </w:tr>
      <w:tr w:rsidR="00A13157" w14:paraId="74CF9B2B" w14:textId="77777777" w:rsidTr="00A13157">
        <w:trPr>
          <w:trHeight w:val="360"/>
        </w:trPr>
        <w:tc>
          <w:tcPr>
            <w:tcW w:w="346" w:type="dxa"/>
          </w:tcPr>
          <w:p w14:paraId="0F438953" w14:textId="77777777" w:rsidR="00A13157" w:rsidRDefault="00A13157" w:rsidP="00575C57"/>
        </w:tc>
        <w:tc>
          <w:tcPr>
            <w:tcW w:w="346" w:type="dxa"/>
          </w:tcPr>
          <w:p w14:paraId="2CF7F91D" w14:textId="77777777" w:rsidR="00A13157" w:rsidRDefault="00A13157" w:rsidP="00575C57"/>
        </w:tc>
        <w:tc>
          <w:tcPr>
            <w:tcW w:w="346" w:type="dxa"/>
          </w:tcPr>
          <w:p w14:paraId="401C9DB5" w14:textId="77777777" w:rsidR="00A13157" w:rsidRDefault="00A13157" w:rsidP="00575C57"/>
        </w:tc>
        <w:tc>
          <w:tcPr>
            <w:tcW w:w="346" w:type="dxa"/>
          </w:tcPr>
          <w:p w14:paraId="24DB103B" w14:textId="77777777" w:rsidR="00A13157" w:rsidRDefault="00A13157" w:rsidP="00575C57"/>
        </w:tc>
        <w:tc>
          <w:tcPr>
            <w:tcW w:w="346" w:type="dxa"/>
          </w:tcPr>
          <w:p w14:paraId="030A7B5B" w14:textId="77777777" w:rsidR="00A13157" w:rsidRDefault="00A13157" w:rsidP="00575C57"/>
        </w:tc>
        <w:tc>
          <w:tcPr>
            <w:tcW w:w="346" w:type="dxa"/>
          </w:tcPr>
          <w:p w14:paraId="442B1651" w14:textId="77777777" w:rsidR="00A13157" w:rsidRDefault="00A13157" w:rsidP="00575C57"/>
        </w:tc>
        <w:tc>
          <w:tcPr>
            <w:tcW w:w="346" w:type="dxa"/>
          </w:tcPr>
          <w:p w14:paraId="44040D7A" w14:textId="77777777" w:rsidR="00A13157" w:rsidRDefault="00A13157" w:rsidP="00575C57"/>
        </w:tc>
        <w:tc>
          <w:tcPr>
            <w:tcW w:w="346" w:type="dxa"/>
          </w:tcPr>
          <w:p w14:paraId="6A85C8F3" w14:textId="77777777" w:rsidR="00A13157" w:rsidRDefault="00A13157" w:rsidP="00575C57"/>
        </w:tc>
        <w:tc>
          <w:tcPr>
            <w:tcW w:w="346" w:type="dxa"/>
          </w:tcPr>
          <w:p w14:paraId="297B04FF" w14:textId="77777777" w:rsidR="00A13157" w:rsidRDefault="00A13157" w:rsidP="00575C57"/>
        </w:tc>
        <w:tc>
          <w:tcPr>
            <w:tcW w:w="346" w:type="dxa"/>
          </w:tcPr>
          <w:p w14:paraId="6F7B61A2" w14:textId="77777777" w:rsidR="00A13157" w:rsidRDefault="00A13157" w:rsidP="00575C57"/>
        </w:tc>
        <w:tc>
          <w:tcPr>
            <w:tcW w:w="346" w:type="dxa"/>
          </w:tcPr>
          <w:p w14:paraId="6B5D6A20" w14:textId="77777777" w:rsidR="00A13157" w:rsidRDefault="00A13157" w:rsidP="00575C57"/>
        </w:tc>
        <w:tc>
          <w:tcPr>
            <w:tcW w:w="346" w:type="dxa"/>
          </w:tcPr>
          <w:p w14:paraId="79BD4B94" w14:textId="77777777" w:rsidR="00A13157" w:rsidRDefault="00A13157" w:rsidP="00575C57"/>
        </w:tc>
        <w:tc>
          <w:tcPr>
            <w:tcW w:w="346" w:type="dxa"/>
          </w:tcPr>
          <w:p w14:paraId="6E0953A4" w14:textId="77777777" w:rsidR="00A13157" w:rsidRDefault="00A13157" w:rsidP="00575C57"/>
        </w:tc>
        <w:tc>
          <w:tcPr>
            <w:tcW w:w="346" w:type="dxa"/>
          </w:tcPr>
          <w:p w14:paraId="76DAA38D" w14:textId="77777777" w:rsidR="00A13157" w:rsidRDefault="00A13157" w:rsidP="00575C57"/>
        </w:tc>
        <w:tc>
          <w:tcPr>
            <w:tcW w:w="346" w:type="dxa"/>
          </w:tcPr>
          <w:p w14:paraId="3CC1447F" w14:textId="77777777" w:rsidR="00A13157" w:rsidRDefault="00A13157" w:rsidP="00575C57"/>
        </w:tc>
        <w:tc>
          <w:tcPr>
            <w:tcW w:w="346" w:type="dxa"/>
          </w:tcPr>
          <w:p w14:paraId="5D6D81BE" w14:textId="77777777" w:rsidR="00A13157" w:rsidRDefault="00A13157" w:rsidP="00575C57"/>
        </w:tc>
        <w:tc>
          <w:tcPr>
            <w:tcW w:w="346" w:type="dxa"/>
          </w:tcPr>
          <w:p w14:paraId="4D174C69" w14:textId="77777777" w:rsidR="00A13157" w:rsidRDefault="00A13157" w:rsidP="00575C57"/>
        </w:tc>
        <w:tc>
          <w:tcPr>
            <w:tcW w:w="346" w:type="dxa"/>
          </w:tcPr>
          <w:p w14:paraId="11DB31B0" w14:textId="77777777" w:rsidR="00A13157" w:rsidRDefault="00A13157" w:rsidP="00575C57"/>
        </w:tc>
        <w:tc>
          <w:tcPr>
            <w:tcW w:w="346" w:type="dxa"/>
          </w:tcPr>
          <w:p w14:paraId="210DE2BD" w14:textId="77777777" w:rsidR="00A13157" w:rsidRDefault="00A13157" w:rsidP="00575C57"/>
        </w:tc>
        <w:tc>
          <w:tcPr>
            <w:tcW w:w="347" w:type="dxa"/>
          </w:tcPr>
          <w:p w14:paraId="2CC0302C" w14:textId="77777777" w:rsidR="00A13157" w:rsidRDefault="00A13157" w:rsidP="00575C57"/>
        </w:tc>
        <w:tc>
          <w:tcPr>
            <w:tcW w:w="347" w:type="dxa"/>
          </w:tcPr>
          <w:p w14:paraId="6404D4B6" w14:textId="77777777" w:rsidR="00A13157" w:rsidRDefault="00A13157" w:rsidP="00575C57"/>
        </w:tc>
        <w:tc>
          <w:tcPr>
            <w:tcW w:w="347" w:type="dxa"/>
          </w:tcPr>
          <w:p w14:paraId="286123F5" w14:textId="77777777" w:rsidR="00A13157" w:rsidRDefault="00A13157" w:rsidP="00575C57"/>
        </w:tc>
        <w:tc>
          <w:tcPr>
            <w:tcW w:w="347" w:type="dxa"/>
          </w:tcPr>
          <w:p w14:paraId="31AD3FAD" w14:textId="77777777" w:rsidR="00A13157" w:rsidRDefault="00A13157" w:rsidP="00575C57"/>
        </w:tc>
        <w:tc>
          <w:tcPr>
            <w:tcW w:w="347" w:type="dxa"/>
          </w:tcPr>
          <w:p w14:paraId="5E70A93C" w14:textId="77777777" w:rsidR="00A13157" w:rsidRDefault="00A13157" w:rsidP="00575C57"/>
        </w:tc>
        <w:tc>
          <w:tcPr>
            <w:tcW w:w="347" w:type="dxa"/>
          </w:tcPr>
          <w:p w14:paraId="23195763" w14:textId="77777777" w:rsidR="00A13157" w:rsidRDefault="00A13157" w:rsidP="00575C57"/>
        </w:tc>
      </w:tr>
      <w:tr w:rsidR="00A13157" w14:paraId="433AF254" w14:textId="77777777" w:rsidTr="00A13157">
        <w:trPr>
          <w:trHeight w:val="360"/>
        </w:trPr>
        <w:tc>
          <w:tcPr>
            <w:tcW w:w="346" w:type="dxa"/>
          </w:tcPr>
          <w:p w14:paraId="5B80BB81" w14:textId="77777777" w:rsidR="00A13157" w:rsidRDefault="00A13157" w:rsidP="00575C57"/>
        </w:tc>
        <w:tc>
          <w:tcPr>
            <w:tcW w:w="346" w:type="dxa"/>
          </w:tcPr>
          <w:p w14:paraId="74A61981" w14:textId="77777777" w:rsidR="00A13157" w:rsidRDefault="00A13157" w:rsidP="00575C57"/>
        </w:tc>
        <w:tc>
          <w:tcPr>
            <w:tcW w:w="346" w:type="dxa"/>
          </w:tcPr>
          <w:p w14:paraId="232D5B4F" w14:textId="77777777" w:rsidR="00A13157" w:rsidRDefault="00A13157" w:rsidP="00575C57"/>
        </w:tc>
        <w:tc>
          <w:tcPr>
            <w:tcW w:w="346" w:type="dxa"/>
          </w:tcPr>
          <w:p w14:paraId="1E14997A" w14:textId="77777777" w:rsidR="00A13157" w:rsidRDefault="00A13157" w:rsidP="00575C57"/>
        </w:tc>
        <w:tc>
          <w:tcPr>
            <w:tcW w:w="346" w:type="dxa"/>
          </w:tcPr>
          <w:p w14:paraId="1750A481" w14:textId="77777777" w:rsidR="00A13157" w:rsidRDefault="00A13157" w:rsidP="00575C57"/>
        </w:tc>
        <w:tc>
          <w:tcPr>
            <w:tcW w:w="346" w:type="dxa"/>
          </w:tcPr>
          <w:p w14:paraId="0BC3B1C6" w14:textId="77777777" w:rsidR="00A13157" w:rsidRDefault="00A13157" w:rsidP="00575C57"/>
        </w:tc>
        <w:tc>
          <w:tcPr>
            <w:tcW w:w="346" w:type="dxa"/>
          </w:tcPr>
          <w:p w14:paraId="6D87A24A" w14:textId="77777777" w:rsidR="00A13157" w:rsidRDefault="00A13157" w:rsidP="00575C57"/>
        </w:tc>
        <w:tc>
          <w:tcPr>
            <w:tcW w:w="346" w:type="dxa"/>
          </w:tcPr>
          <w:p w14:paraId="0769D4EA" w14:textId="77777777" w:rsidR="00A13157" w:rsidRDefault="00A13157" w:rsidP="00575C57"/>
        </w:tc>
        <w:tc>
          <w:tcPr>
            <w:tcW w:w="346" w:type="dxa"/>
          </w:tcPr>
          <w:p w14:paraId="0219DB5F" w14:textId="77777777" w:rsidR="00A13157" w:rsidRDefault="00A13157" w:rsidP="00575C57"/>
        </w:tc>
        <w:tc>
          <w:tcPr>
            <w:tcW w:w="346" w:type="dxa"/>
          </w:tcPr>
          <w:p w14:paraId="35016E21" w14:textId="77777777" w:rsidR="00A13157" w:rsidRDefault="00A13157" w:rsidP="00575C57"/>
        </w:tc>
        <w:tc>
          <w:tcPr>
            <w:tcW w:w="346" w:type="dxa"/>
          </w:tcPr>
          <w:p w14:paraId="12EABEB0" w14:textId="77777777" w:rsidR="00A13157" w:rsidRDefault="00A13157" w:rsidP="00575C57"/>
        </w:tc>
        <w:tc>
          <w:tcPr>
            <w:tcW w:w="346" w:type="dxa"/>
          </w:tcPr>
          <w:p w14:paraId="52A2101F" w14:textId="77777777" w:rsidR="00A13157" w:rsidRDefault="00A13157" w:rsidP="00575C57"/>
        </w:tc>
        <w:tc>
          <w:tcPr>
            <w:tcW w:w="346" w:type="dxa"/>
          </w:tcPr>
          <w:p w14:paraId="2E515938" w14:textId="77777777" w:rsidR="00A13157" w:rsidRDefault="00A13157" w:rsidP="00575C57"/>
        </w:tc>
        <w:tc>
          <w:tcPr>
            <w:tcW w:w="346" w:type="dxa"/>
          </w:tcPr>
          <w:p w14:paraId="01D878AA" w14:textId="77777777" w:rsidR="00A13157" w:rsidRDefault="00A13157" w:rsidP="00575C57"/>
        </w:tc>
        <w:tc>
          <w:tcPr>
            <w:tcW w:w="346" w:type="dxa"/>
          </w:tcPr>
          <w:p w14:paraId="6899B186" w14:textId="77777777" w:rsidR="00A13157" w:rsidRDefault="00A13157" w:rsidP="00575C57"/>
        </w:tc>
        <w:tc>
          <w:tcPr>
            <w:tcW w:w="346" w:type="dxa"/>
          </w:tcPr>
          <w:p w14:paraId="6B3C627B" w14:textId="77777777" w:rsidR="00A13157" w:rsidRDefault="00A13157" w:rsidP="00575C57"/>
        </w:tc>
        <w:tc>
          <w:tcPr>
            <w:tcW w:w="346" w:type="dxa"/>
          </w:tcPr>
          <w:p w14:paraId="069B02BF" w14:textId="77777777" w:rsidR="00A13157" w:rsidRDefault="00A13157" w:rsidP="00575C57"/>
        </w:tc>
        <w:tc>
          <w:tcPr>
            <w:tcW w:w="346" w:type="dxa"/>
          </w:tcPr>
          <w:p w14:paraId="03C508D2" w14:textId="77777777" w:rsidR="00A13157" w:rsidRDefault="00A13157" w:rsidP="00575C57"/>
        </w:tc>
        <w:tc>
          <w:tcPr>
            <w:tcW w:w="346" w:type="dxa"/>
          </w:tcPr>
          <w:p w14:paraId="38F012F1" w14:textId="77777777" w:rsidR="00A13157" w:rsidRDefault="00A13157" w:rsidP="00575C57"/>
        </w:tc>
        <w:tc>
          <w:tcPr>
            <w:tcW w:w="347" w:type="dxa"/>
          </w:tcPr>
          <w:p w14:paraId="6D13794C" w14:textId="77777777" w:rsidR="00A13157" w:rsidRDefault="00A13157" w:rsidP="00575C57"/>
        </w:tc>
        <w:tc>
          <w:tcPr>
            <w:tcW w:w="347" w:type="dxa"/>
          </w:tcPr>
          <w:p w14:paraId="1F2138F8" w14:textId="77777777" w:rsidR="00A13157" w:rsidRDefault="00A13157" w:rsidP="00575C57"/>
        </w:tc>
        <w:tc>
          <w:tcPr>
            <w:tcW w:w="347" w:type="dxa"/>
          </w:tcPr>
          <w:p w14:paraId="58934C59" w14:textId="77777777" w:rsidR="00A13157" w:rsidRDefault="00A13157" w:rsidP="00575C57"/>
        </w:tc>
        <w:tc>
          <w:tcPr>
            <w:tcW w:w="347" w:type="dxa"/>
          </w:tcPr>
          <w:p w14:paraId="25E4CC66" w14:textId="77777777" w:rsidR="00A13157" w:rsidRDefault="00A13157" w:rsidP="00575C57"/>
        </w:tc>
        <w:tc>
          <w:tcPr>
            <w:tcW w:w="347" w:type="dxa"/>
          </w:tcPr>
          <w:p w14:paraId="55822544" w14:textId="77777777" w:rsidR="00A13157" w:rsidRDefault="00A13157" w:rsidP="00575C57"/>
        </w:tc>
        <w:tc>
          <w:tcPr>
            <w:tcW w:w="347" w:type="dxa"/>
          </w:tcPr>
          <w:p w14:paraId="7CDC9517" w14:textId="77777777" w:rsidR="00A13157" w:rsidRDefault="00A13157" w:rsidP="00575C57"/>
        </w:tc>
      </w:tr>
      <w:tr w:rsidR="00A13157" w14:paraId="5B9951A8" w14:textId="77777777" w:rsidTr="00A13157">
        <w:trPr>
          <w:trHeight w:val="360"/>
        </w:trPr>
        <w:tc>
          <w:tcPr>
            <w:tcW w:w="346" w:type="dxa"/>
          </w:tcPr>
          <w:p w14:paraId="476F630C" w14:textId="77777777" w:rsidR="00A13157" w:rsidRDefault="00A13157" w:rsidP="00575C57"/>
        </w:tc>
        <w:tc>
          <w:tcPr>
            <w:tcW w:w="346" w:type="dxa"/>
          </w:tcPr>
          <w:p w14:paraId="173797BB" w14:textId="77777777" w:rsidR="00A13157" w:rsidRDefault="00A13157" w:rsidP="00575C57"/>
        </w:tc>
        <w:tc>
          <w:tcPr>
            <w:tcW w:w="346" w:type="dxa"/>
          </w:tcPr>
          <w:p w14:paraId="4AC4A8A4" w14:textId="77777777" w:rsidR="00A13157" w:rsidRDefault="00A13157" w:rsidP="00575C57"/>
        </w:tc>
        <w:tc>
          <w:tcPr>
            <w:tcW w:w="346" w:type="dxa"/>
          </w:tcPr>
          <w:p w14:paraId="75866EE5" w14:textId="77777777" w:rsidR="00A13157" w:rsidRDefault="00A13157" w:rsidP="00575C57"/>
        </w:tc>
        <w:tc>
          <w:tcPr>
            <w:tcW w:w="346" w:type="dxa"/>
          </w:tcPr>
          <w:p w14:paraId="415946CB" w14:textId="77777777" w:rsidR="00A13157" w:rsidRDefault="00A13157" w:rsidP="00575C57"/>
        </w:tc>
        <w:tc>
          <w:tcPr>
            <w:tcW w:w="346" w:type="dxa"/>
          </w:tcPr>
          <w:p w14:paraId="18FDC07A" w14:textId="77777777" w:rsidR="00A13157" w:rsidRDefault="00A13157" w:rsidP="00575C57"/>
        </w:tc>
        <w:tc>
          <w:tcPr>
            <w:tcW w:w="346" w:type="dxa"/>
          </w:tcPr>
          <w:p w14:paraId="59CDBCEB" w14:textId="77777777" w:rsidR="00A13157" w:rsidRDefault="00A13157" w:rsidP="00575C57"/>
        </w:tc>
        <w:tc>
          <w:tcPr>
            <w:tcW w:w="346" w:type="dxa"/>
          </w:tcPr>
          <w:p w14:paraId="44D570D7" w14:textId="77777777" w:rsidR="00A13157" w:rsidRDefault="00A13157" w:rsidP="00575C57"/>
        </w:tc>
        <w:tc>
          <w:tcPr>
            <w:tcW w:w="346" w:type="dxa"/>
          </w:tcPr>
          <w:p w14:paraId="4B56D068" w14:textId="77777777" w:rsidR="00A13157" w:rsidRDefault="00A13157" w:rsidP="00575C57"/>
        </w:tc>
        <w:tc>
          <w:tcPr>
            <w:tcW w:w="346" w:type="dxa"/>
          </w:tcPr>
          <w:p w14:paraId="5C85F9A0" w14:textId="77777777" w:rsidR="00A13157" w:rsidRDefault="00A13157" w:rsidP="00575C57"/>
        </w:tc>
        <w:tc>
          <w:tcPr>
            <w:tcW w:w="346" w:type="dxa"/>
          </w:tcPr>
          <w:p w14:paraId="1AC652C8" w14:textId="77777777" w:rsidR="00A13157" w:rsidRDefault="00A13157" w:rsidP="00575C57"/>
        </w:tc>
        <w:tc>
          <w:tcPr>
            <w:tcW w:w="346" w:type="dxa"/>
          </w:tcPr>
          <w:p w14:paraId="45628C76" w14:textId="77777777" w:rsidR="00A13157" w:rsidRDefault="00A13157" w:rsidP="00575C57"/>
        </w:tc>
        <w:tc>
          <w:tcPr>
            <w:tcW w:w="346" w:type="dxa"/>
          </w:tcPr>
          <w:p w14:paraId="70B3617B" w14:textId="77777777" w:rsidR="00A13157" w:rsidRDefault="00A13157" w:rsidP="00575C57"/>
        </w:tc>
        <w:tc>
          <w:tcPr>
            <w:tcW w:w="346" w:type="dxa"/>
          </w:tcPr>
          <w:p w14:paraId="2CAFAAFD" w14:textId="77777777" w:rsidR="00A13157" w:rsidRDefault="00A13157" w:rsidP="00575C57"/>
        </w:tc>
        <w:tc>
          <w:tcPr>
            <w:tcW w:w="346" w:type="dxa"/>
          </w:tcPr>
          <w:p w14:paraId="6A3F76C3" w14:textId="77777777" w:rsidR="00A13157" w:rsidRDefault="00A13157" w:rsidP="00575C57"/>
        </w:tc>
        <w:tc>
          <w:tcPr>
            <w:tcW w:w="346" w:type="dxa"/>
          </w:tcPr>
          <w:p w14:paraId="1FBC024A" w14:textId="77777777" w:rsidR="00A13157" w:rsidRDefault="00A13157" w:rsidP="00575C57"/>
        </w:tc>
        <w:tc>
          <w:tcPr>
            <w:tcW w:w="346" w:type="dxa"/>
          </w:tcPr>
          <w:p w14:paraId="0AB0967F" w14:textId="77777777" w:rsidR="00A13157" w:rsidRDefault="00A13157" w:rsidP="00575C57"/>
        </w:tc>
        <w:tc>
          <w:tcPr>
            <w:tcW w:w="346" w:type="dxa"/>
          </w:tcPr>
          <w:p w14:paraId="338A2FCC" w14:textId="77777777" w:rsidR="00A13157" w:rsidRDefault="00A13157" w:rsidP="00575C57"/>
        </w:tc>
        <w:tc>
          <w:tcPr>
            <w:tcW w:w="346" w:type="dxa"/>
          </w:tcPr>
          <w:p w14:paraId="57587EA6" w14:textId="77777777" w:rsidR="00A13157" w:rsidRDefault="00A13157" w:rsidP="00575C57"/>
        </w:tc>
        <w:tc>
          <w:tcPr>
            <w:tcW w:w="347" w:type="dxa"/>
          </w:tcPr>
          <w:p w14:paraId="78FF8277" w14:textId="77777777" w:rsidR="00A13157" w:rsidRDefault="00A13157" w:rsidP="00575C57"/>
        </w:tc>
        <w:tc>
          <w:tcPr>
            <w:tcW w:w="347" w:type="dxa"/>
          </w:tcPr>
          <w:p w14:paraId="7D3CF91A" w14:textId="77777777" w:rsidR="00A13157" w:rsidRDefault="00A13157" w:rsidP="00575C57"/>
        </w:tc>
        <w:tc>
          <w:tcPr>
            <w:tcW w:w="347" w:type="dxa"/>
          </w:tcPr>
          <w:p w14:paraId="272D4D9D" w14:textId="77777777" w:rsidR="00A13157" w:rsidRDefault="00A13157" w:rsidP="00575C57"/>
        </w:tc>
        <w:tc>
          <w:tcPr>
            <w:tcW w:w="347" w:type="dxa"/>
          </w:tcPr>
          <w:p w14:paraId="10073A8F" w14:textId="77777777" w:rsidR="00A13157" w:rsidRDefault="00A13157" w:rsidP="00575C57"/>
        </w:tc>
        <w:tc>
          <w:tcPr>
            <w:tcW w:w="347" w:type="dxa"/>
          </w:tcPr>
          <w:p w14:paraId="005E2E1C" w14:textId="77777777" w:rsidR="00A13157" w:rsidRDefault="00A13157" w:rsidP="00575C57"/>
        </w:tc>
        <w:tc>
          <w:tcPr>
            <w:tcW w:w="347" w:type="dxa"/>
          </w:tcPr>
          <w:p w14:paraId="381B9774" w14:textId="77777777" w:rsidR="00A13157" w:rsidRDefault="00A13157" w:rsidP="00575C57"/>
        </w:tc>
      </w:tr>
      <w:tr w:rsidR="00A13157" w14:paraId="373A656F" w14:textId="77777777" w:rsidTr="00A13157">
        <w:trPr>
          <w:trHeight w:val="360"/>
        </w:trPr>
        <w:tc>
          <w:tcPr>
            <w:tcW w:w="346" w:type="dxa"/>
          </w:tcPr>
          <w:p w14:paraId="23DE7991" w14:textId="77777777" w:rsidR="00A13157" w:rsidRDefault="00A13157" w:rsidP="00575C57"/>
        </w:tc>
        <w:tc>
          <w:tcPr>
            <w:tcW w:w="346" w:type="dxa"/>
          </w:tcPr>
          <w:p w14:paraId="28EA79DB" w14:textId="77777777" w:rsidR="00A13157" w:rsidRDefault="00A13157" w:rsidP="00575C57"/>
        </w:tc>
        <w:tc>
          <w:tcPr>
            <w:tcW w:w="346" w:type="dxa"/>
          </w:tcPr>
          <w:p w14:paraId="465199A7" w14:textId="77777777" w:rsidR="00A13157" w:rsidRDefault="00A13157" w:rsidP="00575C57"/>
        </w:tc>
        <w:tc>
          <w:tcPr>
            <w:tcW w:w="346" w:type="dxa"/>
          </w:tcPr>
          <w:p w14:paraId="4380865E" w14:textId="77777777" w:rsidR="00A13157" w:rsidRDefault="00A13157" w:rsidP="00575C57"/>
        </w:tc>
        <w:tc>
          <w:tcPr>
            <w:tcW w:w="346" w:type="dxa"/>
          </w:tcPr>
          <w:p w14:paraId="34AF90CD" w14:textId="77777777" w:rsidR="00A13157" w:rsidRDefault="00A13157" w:rsidP="00575C57"/>
        </w:tc>
        <w:tc>
          <w:tcPr>
            <w:tcW w:w="346" w:type="dxa"/>
          </w:tcPr>
          <w:p w14:paraId="4E52DB58" w14:textId="77777777" w:rsidR="00A13157" w:rsidRDefault="00A13157" w:rsidP="00575C57"/>
        </w:tc>
        <w:tc>
          <w:tcPr>
            <w:tcW w:w="346" w:type="dxa"/>
          </w:tcPr>
          <w:p w14:paraId="5BB594C3" w14:textId="77777777" w:rsidR="00A13157" w:rsidRDefault="00A13157" w:rsidP="00575C57"/>
        </w:tc>
        <w:tc>
          <w:tcPr>
            <w:tcW w:w="346" w:type="dxa"/>
          </w:tcPr>
          <w:p w14:paraId="6018D5DA" w14:textId="77777777" w:rsidR="00A13157" w:rsidRDefault="00A13157" w:rsidP="00575C57"/>
        </w:tc>
        <w:tc>
          <w:tcPr>
            <w:tcW w:w="346" w:type="dxa"/>
          </w:tcPr>
          <w:p w14:paraId="33D1044E" w14:textId="77777777" w:rsidR="00A13157" w:rsidRDefault="00A13157" w:rsidP="00575C57"/>
        </w:tc>
        <w:tc>
          <w:tcPr>
            <w:tcW w:w="346" w:type="dxa"/>
          </w:tcPr>
          <w:p w14:paraId="749F04B1" w14:textId="77777777" w:rsidR="00A13157" w:rsidRDefault="00A13157" w:rsidP="00575C57"/>
        </w:tc>
        <w:tc>
          <w:tcPr>
            <w:tcW w:w="346" w:type="dxa"/>
          </w:tcPr>
          <w:p w14:paraId="1383EAC5" w14:textId="77777777" w:rsidR="00A13157" w:rsidRDefault="00A13157" w:rsidP="00575C57"/>
        </w:tc>
        <w:tc>
          <w:tcPr>
            <w:tcW w:w="346" w:type="dxa"/>
          </w:tcPr>
          <w:p w14:paraId="46D253C5" w14:textId="77777777" w:rsidR="00A13157" w:rsidRDefault="00A13157" w:rsidP="00575C57"/>
        </w:tc>
        <w:tc>
          <w:tcPr>
            <w:tcW w:w="346" w:type="dxa"/>
          </w:tcPr>
          <w:p w14:paraId="0DE47BFE" w14:textId="77777777" w:rsidR="00A13157" w:rsidRDefault="00A13157" w:rsidP="00575C57"/>
        </w:tc>
        <w:tc>
          <w:tcPr>
            <w:tcW w:w="346" w:type="dxa"/>
          </w:tcPr>
          <w:p w14:paraId="1175876F" w14:textId="77777777" w:rsidR="00A13157" w:rsidRDefault="00A13157" w:rsidP="00575C57"/>
        </w:tc>
        <w:tc>
          <w:tcPr>
            <w:tcW w:w="346" w:type="dxa"/>
          </w:tcPr>
          <w:p w14:paraId="64D95DBA" w14:textId="77777777" w:rsidR="00A13157" w:rsidRDefault="00A13157" w:rsidP="00575C57"/>
        </w:tc>
        <w:tc>
          <w:tcPr>
            <w:tcW w:w="346" w:type="dxa"/>
          </w:tcPr>
          <w:p w14:paraId="01ED8F73" w14:textId="77777777" w:rsidR="00A13157" w:rsidRDefault="00A13157" w:rsidP="00575C57"/>
        </w:tc>
        <w:tc>
          <w:tcPr>
            <w:tcW w:w="346" w:type="dxa"/>
          </w:tcPr>
          <w:p w14:paraId="11A4F151" w14:textId="77777777" w:rsidR="00A13157" w:rsidRDefault="00A13157" w:rsidP="00575C57"/>
        </w:tc>
        <w:tc>
          <w:tcPr>
            <w:tcW w:w="346" w:type="dxa"/>
          </w:tcPr>
          <w:p w14:paraId="7FCA6F4A" w14:textId="77777777" w:rsidR="00A13157" w:rsidRDefault="00A13157" w:rsidP="00575C57"/>
        </w:tc>
        <w:tc>
          <w:tcPr>
            <w:tcW w:w="346" w:type="dxa"/>
          </w:tcPr>
          <w:p w14:paraId="141C69F0" w14:textId="77777777" w:rsidR="00A13157" w:rsidRDefault="00A13157" w:rsidP="00575C57"/>
        </w:tc>
        <w:tc>
          <w:tcPr>
            <w:tcW w:w="347" w:type="dxa"/>
          </w:tcPr>
          <w:p w14:paraId="2118E000" w14:textId="77777777" w:rsidR="00A13157" w:rsidRDefault="00A13157" w:rsidP="00575C57"/>
        </w:tc>
        <w:tc>
          <w:tcPr>
            <w:tcW w:w="347" w:type="dxa"/>
          </w:tcPr>
          <w:p w14:paraId="5256223C" w14:textId="77777777" w:rsidR="00A13157" w:rsidRDefault="00A13157" w:rsidP="00575C57"/>
        </w:tc>
        <w:tc>
          <w:tcPr>
            <w:tcW w:w="347" w:type="dxa"/>
          </w:tcPr>
          <w:p w14:paraId="4D6C4784" w14:textId="77777777" w:rsidR="00A13157" w:rsidRDefault="00A13157" w:rsidP="00575C57"/>
        </w:tc>
        <w:tc>
          <w:tcPr>
            <w:tcW w:w="347" w:type="dxa"/>
          </w:tcPr>
          <w:p w14:paraId="4E00661F" w14:textId="77777777" w:rsidR="00A13157" w:rsidRDefault="00A13157" w:rsidP="00575C57"/>
        </w:tc>
        <w:tc>
          <w:tcPr>
            <w:tcW w:w="347" w:type="dxa"/>
          </w:tcPr>
          <w:p w14:paraId="005AA4EF" w14:textId="77777777" w:rsidR="00A13157" w:rsidRDefault="00A13157" w:rsidP="00575C57"/>
        </w:tc>
        <w:tc>
          <w:tcPr>
            <w:tcW w:w="347" w:type="dxa"/>
          </w:tcPr>
          <w:p w14:paraId="307606FE" w14:textId="77777777" w:rsidR="00A13157" w:rsidRDefault="00A13157" w:rsidP="00575C57"/>
        </w:tc>
      </w:tr>
      <w:tr w:rsidR="00A13157" w14:paraId="4B53BAD1" w14:textId="77777777" w:rsidTr="00A13157">
        <w:trPr>
          <w:trHeight w:val="360"/>
        </w:trPr>
        <w:tc>
          <w:tcPr>
            <w:tcW w:w="346" w:type="dxa"/>
          </w:tcPr>
          <w:p w14:paraId="56523554" w14:textId="77777777" w:rsidR="00A13157" w:rsidRDefault="00A13157" w:rsidP="00575C57"/>
        </w:tc>
        <w:tc>
          <w:tcPr>
            <w:tcW w:w="346" w:type="dxa"/>
          </w:tcPr>
          <w:p w14:paraId="2AD4C7D6" w14:textId="77777777" w:rsidR="00A13157" w:rsidRDefault="00A13157" w:rsidP="00575C57"/>
        </w:tc>
        <w:tc>
          <w:tcPr>
            <w:tcW w:w="346" w:type="dxa"/>
          </w:tcPr>
          <w:p w14:paraId="40031AEF" w14:textId="77777777" w:rsidR="00A13157" w:rsidRDefault="00A13157" w:rsidP="00575C57"/>
        </w:tc>
        <w:tc>
          <w:tcPr>
            <w:tcW w:w="346" w:type="dxa"/>
          </w:tcPr>
          <w:p w14:paraId="522D1385" w14:textId="77777777" w:rsidR="00A13157" w:rsidRDefault="00A13157" w:rsidP="00575C57"/>
        </w:tc>
        <w:tc>
          <w:tcPr>
            <w:tcW w:w="346" w:type="dxa"/>
          </w:tcPr>
          <w:p w14:paraId="2652C736" w14:textId="77777777" w:rsidR="00A13157" w:rsidRDefault="00A13157" w:rsidP="00575C57"/>
        </w:tc>
        <w:tc>
          <w:tcPr>
            <w:tcW w:w="346" w:type="dxa"/>
          </w:tcPr>
          <w:p w14:paraId="50B119B0" w14:textId="77777777" w:rsidR="00A13157" w:rsidRDefault="00A13157" w:rsidP="00575C57"/>
        </w:tc>
        <w:tc>
          <w:tcPr>
            <w:tcW w:w="346" w:type="dxa"/>
          </w:tcPr>
          <w:p w14:paraId="3533622F" w14:textId="77777777" w:rsidR="00A13157" w:rsidRDefault="00A13157" w:rsidP="00575C57"/>
        </w:tc>
        <w:tc>
          <w:tcPr>
            <w:tcW w:w="346" w:type="dxa"/>
          </w:tcPr>
          <w:p w14:paraId="0F4A7879" w14:textId="77777777" w:rsidR="00A13157" w:rsidRDefault="00A13157" w:rsidP="00575C57"/>
        </w:tc>
        <w:tc>
          <w:tcPr>
            <w:tcW w:w="346" w:type="dxa"/>
          </w:tcPr>
          <w:p w14:paraId="36FC73CD" w14:textId="77777777" w:rsidR="00A13157" w:rsidRDefault="00A13157" w:rsidP="00575C57"/>
        </w:tc>
        <w:tc>
          <w:tcPr>
            <w:tcW w:w="346" w:type="dxa"/>
          </w:tcPr>
          <w:p w14:paraId="0DF36202" w14:textId="77777777" w:rsidR="00A13157" w:rsidRDefault="00A13157" w:rsidP="00575C57"/>
        </w:tc>
        <w:tc>
          <w:tcPr>
            <w:tcW w:w="346" w:type="dxa"/>
          </w:tcPr>
          <w:p w14:paraId="4D0394BB" w14:textId="77777777" w:rsidR="00A13157" w:rsidRDefault="00A13157" w:rsidP="00575C57"/>
        </w:tc>
        <w:tc>
          <w:tcPr>
            <w:tcW w:w="346" w:type="dxa"/>
          </w:tcPr>
          <w:p w14:paraId="1D6DB801" w14:textId="77777777" w:rsidR="00A13157" w:rsidRDefault="00A13157" w:rsidP="00575C57"/>
        </w:tc>
        <w:tc>
          <w:tcPr>
            <w:tcW w:w="346" w:type="dxa"/>
          </w:tcPr>
          <w:p w14:paraId="1538D1B0" w14:textId="77777777" w:rsidR="00A13157" w:rsidRDefault="00A13157" w:rsidP="00575C57"/>
        </w:tc>
        <w:tc>
          <w:tcPr>
            <w:tcW w:w="346" w:type="dxa"/>
          </w:tcPr>
          <w:p w14:paraId="3FD0FFD0" w14:textId="77777777" w:rsidR="00A13157" w:rsidRDefault="00A13157" w:rsidP="00575C57"/>
        </w:tc>
        <w:tc>
          <w:tcPr>
            <w:tcW w:w="346" w:type="dxa"/>
          </w:tcPr>
          <w:p w14:paraId="4FF2B537" w14:textId="77777777" w:rsidR="00A13157" w:rsidRDefault="00A13157" w:rsidP="00575C57"/>
        </w:tc>
        <w:tc>
          <w:tcPr>
            <w:tcW w:w="346" w:type="dxa"/>
          </w:tcPr>
          <w:p w14:paraId="2D1ED2FA" w14:textId="77777777" w:rsidR="00A13157" w:rsidRDefault="00A13157" w:rsidP="00575C57"/>
        </w:tc>
        <w:tc>
          <w:tcPr>
            <w:tcW w:w="346" w:type="dxa"/>
          </w:tcPr>
          <w:p w14:paraId="12908C0D" w14:textId="77777777" w:rsidR="00A13157" w:rsidRDefault="00A13157" w:rsidP="00575C57"/>
        </w:tc>
        <w:tc>
          <w:tcPr>
            <w:tcW w:w="346" w:type="dxa"/>
          </w:tcPr>
          <w:p w14:paraId="4E599049" w14:textId="77777777" w:rsidR="00A13157" w:rsidRDefault="00A13157" w:rsidP="00575C57"/>
        </w:tc>
        <w:tc>
          <w:tcPr>
            <w:tcW w:w="346" w:type="dxa"/>
          </w:tcPr>
          <w:p w14:paraId="5D0117E2" w14:textId="77777777" w:rsidR="00A13157" w:rsidRDefault="00A13157" w:rsidP="00575C57"/>
        </w:tc>
        <w:tc>
          <w:tcPr>
            <w:tcW w:w="347" w:type="dxa"/>
          </w:tcPr>
          <w:p w14:paraId="0DFE315D" w14:textId="77777777" w:rsidR="00A13157" w:rsidRDefault="00A13157" w:rsidP="00575C57"/>
        </w:tc>
        <w:tc>
          <w:tcPr>
            <w:tcW w:w="347" w:type="dxa"/>
          </w:tcPr>
          <w:p w14:paraId="6BB884B7" w14:textId="77777777" w:rsidR="00A13157" w:rsidRDefault="00A13157" w:rsidP="00575C57"/>
        </w:tc>
        <w:tc>
          <w:tcPr>
            <w:tcW w:w="347" w:type="dxa"/>
          </w:tcPr>
          <w:p w14:paraId="20C848B5" w14:textId="77777777" w:rsidR="00A13157" w:rsidRDefault="00A13157" w:rsidP="00575C57"/>
        </w:tc>
        <w:tc>
          <w:tcPr>
            <w:tcW w:w="347" w:type="dxa"/>
          </w:tcPr>
          <w:p w14:paraId="3E9A14B5" w14:textId="77777777" w:rsidR="00A13157" w:rsidRDefault="00A13157" w:rsidP="00575C57"/>
        </w:tc>
        <w:tc>
          <w:tcPr>
            <w:tcW w:w="347" w:type="dxa"/>
          </w:tcPr>
          <w:p w14:paraId="38192C23" w14:textId="77777777" w:rsidR="00A13157" w:rsidRDefault="00A13157" w:rsidP="00575C57"/>
        </w:tc>
        <w:tc>
          <w:tcPr>
            <w:tcW w:w="347" w:type="dxa"/>
          </w:tcPr>
          <w:p w14:paraId="38BF0006" w14:textId="77777777" w:rsidR="00A13157" w:rsidRDefault="00A13157" w:rsidP="00575C57"/>
        </w:tc>
      </w:tr>
      <w:tr w:rsidR="00A13157" w14:paraId="2EE0D774" w14:textId="77777777" w:rsidTr="00A13157">
        <w:trPr>
          <w:trHeight w:val="360"/>
        </w:trPr>
        <w:tc>
          <w:tcPr>
            <w:tcW w:w="346" w:type="dxa"/>
          </w:tcPr>
          <w:p w14:paraId="65613B5F" w14:textId="77777777" w:rsidR="00A13157" w:rsidRDefault="00A13157" w:rsidP="00182FDE"/>
        </w:tc>
        <w:tc>
          <w:tcPr>
            <w:tcW w:w="346" w:type="dxa"/>
          </w:tcPr>
          <w:p w14:paraId="5E2FA724" w14:textId="77777777" w:rsidR="00A13157" w:rsidRDefault="00A13157" w:rsidP="00182FDE"/>
        </w:tc>
        <w:tc>
          <w:tcPr>
            <w:tcW w:w="346" w:type="dxa"/>
          </w:tcPr>
          <w:p w14:paraId="652C050A" w14:textId="77777777" w:rsidR="00A13157" w:rsidRDefault="00A13157" w:rsidP="00182FDE"/>
        </w:tc>
        <w:tc>
          <w:tcPr>
            <w:tcW w:w="346" w:type="dxa"/>
          </w:tcPr>
          <w:p w14:paraId="64CA3F3A" w14:textId="77777777" w:rsidR="00A13157" w:rsidRDefault="00A13157" w:rsidP="00182FDE"/>
        </w:tc>
        <w:tc>
          <w:tcPr>
            <w:tcW w:w="346" w:type="dxa"/>
          </w:tcPr>
          <w:p w14:paraId="3DE871CE" w14:textId="77777777" w:rsidR="00A13157" w:rsidRDefault="00A13157" w:rsidP="00182FDE"/>
        </w:tc>
        <w:tc>
          <w:tcPr>
            <w:tcW w:w="346" w:type="dxa"/>
          </w:tcPr>
          <w:p w14:paraId="1962CE98" w14:textId="77777777" w:rsidR="00A13157" w:rsidRDefault="00A13157" w:rsidP="00182FDE"/>
        </w:tc>
        <w:tc>
          <w:tcPr>
            <w:tcW w:w="346" w:type="dxa"/>
          </w:tcPr>
          <w:p w14:paraId="7E9C6020" w14:textId="77777777" w:rsidR="00A13157" w:rsidRDefault="00A13157" w:rsidP="00182FDE"/>
        </w:tc>
        <w:tc>
          <w:tcPr>
            <w:tcW w:w="346" w:type="dxa"/>
          </w:tcPr>
          <w:p w14:paraId="5020B3B2" w14:textId="77777777" w:rsidR="00A13157" w:rsidRDefault="00A13157" w:rsidP="00182FDE"/>
        </w:tc>
        <w:tc>
          <w:tcPr>
            <w:tcW w:w="346" w:type="dxa"/>
          </w:tcPr>
          <w:p w14:paraId="119A881D" w14:textId="77777777" w:rsidR="00A13157" w:rsidRDefault="00A13157" w:rsidP="00182FDE"/>
        </w:tc>
        <w:tc>
          <w:tcPr>
            <w:tcW w:w="346" w:type="dxa"/>
          </w:tcPr>
          <w:p w14:paraId="0B36ADF0" w14:textId="373AC9EC" w:rsidR="00A13157" w:rsidRDefault="00A13157" w:rsidP="00182FDE"/>
        </w:tc>
        <w:tc>
          <w:tcPr>
            <w:tcW w:w="346" w:type="dxa"/>
          </w:tcPr>
          <w:p w14:paraId="4BBB77AD" w14:textId="77777777" w:rsidR="00A13157" w:rsidRDefault="00A13157" w:rsidP="00182FDE"/>
        </w:tc>
        <w:tc>
          <w:tcPr>
            <w:tcW w:w="346" w:type="dxa"/>
          </w:tcPr>
          <w:p w14:paraId="71EAF71E" w14:textId="77777777" w:rsidR="00A13157" w:rsidRDefault="00A13157" w:rsidP="00182FDE"/>
        </w:tc>
        <w:tc>
          <w:tcPr>
            <w:tcW w:w="346" w:type="dxa"/>
          </w:tcPr>
          <w:p w14:paraId="5E1740D8" w14:textId="77777777" w:rsidR="00A13157" w:rsidRDefault="00A13157" w:rsidP="00182FDE"/>
        </w:tc>
        <w:tc>
          <w:tcPr>
            <w:tcW w:w="346" w:type="dxa"/>
          </w:tcPr>
          <w:p w14:paraId="3D1F7D8E" w14:textId="77777777" w:rsidR="00A13157" w:rsidRDefault="00A13157" w:rsidP="00182FDE"/>
        </w:tc>
        <w:tc>
          <w:tcPr>
            <w:tcW w:w="346" w:type="dxa"/>
          </w:tcPr>
          <w:p w14:paraId="7C207751" w14:textId="77777777" w:rsidR="00A13157" w:rsidRDefault="00A13157" w:rsidP="00182FDE"/>
        </w:tc>
        <w:tc>
          <w:tcPr>
            <w:tcW w:w="346" w:type="dxa"/>
          </w:tcPr>
          <w:p w14:paraId="048E4A40" w14:textId="77777777" w:rsidR="00A13157" w:rsidRDefault="00A13157" w:rsidP="00182FDE"/>
        </w:tc>
        <w:tc>
          <w:tcPr>
            <w:tcW w:w="346" w:type="dxa"/>
          </w:tcPr>
          <w:p w14:paraId="61C33B69" w14:textId="77777777" w:rsidR="00A13157" w:rsidRDefault="00A13157" w:rsidP="00182FDE"/>
        </w:tc>
        <w:tc>
          <w:tcPr>
            <w:tcW w:w="346" w:type="dxa"/>
          </w:tcPr>
          <w:p w14:paraId="19CB13E6" w14:textId="77777777" w:rsidR="00A13157" w:rsidRDefault="00A13157" w:rsidP="00182FDE"/>
        </w:tc>
        <w:tc>
          <w:tcPr>
            <w:tcW w:w="346" w:type="dxa"/>
          </w:tcPr>
          <w:p w14:paraId="1AFAB94C" w14:textId="23DDB35D" w:rsidR="00A13157" w:rsidRDefault="00A13157" w:rsidP="00182FDE"/>
        </w:tc>
        <w:tc>
          <w:tcPr>
            <w:tcW w:w="347" w:type="dxa"/>
          </w:tcPr>
          <w:p w14:paraId="1FA3614B" w14:textId="77777777" w:rsidR="00A13157" w:rsidRDefault="00A13157" w:rsidP="00182FDE"/>
        </w:tc>
        <w:tc>
          <w:tcPr>
            <w:tcW w:w="347" w:type="dxa"/>
          </w:tcPr>
          <w:p w14:paraId="59D83510" w14:textId="77777777" w:rsidR="00A13157" w:rsidRDefault="00A13157" w:rsidP="00182FDE"/>
        </w:tc>
        <w:tc>
          <w:tcPr>
            <w:tcW w:w="347" w:type="dxa"/>
          </w:tcPr>
          <w:p w14:paraId="56789734" w14:textId="77777777" w:rsidR="00A13157" w:rsidRDefault="00A13157" w:rsidP="00182FDE"/>
        </w:tc>
        <w:tc>
          <w:tcPr>
            <w:tcW w:w="347" w:type="dxa"/>
          </w:tcPr>
          <w:p w14:paraId="6B4D9169" w14:textId="77777777" w:rsidR="00A13157" w:rsidRDefault="00A13157" w:rsidP="00182FDE"/>
        </w:tc>
        <w:tc>
          <w:tcPr>
            <w:tcW w:w="347" w:type="dxa"/>
          </w:tcPr>
          <w:p w14:paraId="19D05C16" w14:textId="77777777" w:rsidR="00A13157" w:rsidRDefault="00A13157" w:rsidP="00182FDE"/>
        </w:tc>
        <w:tc>
          <w:tcPr>
            <w:tcW w:w="347" w:type="dxa"/>
          </w:tcPr>
          <w:p w14:paraId="6969840B" w14:textId="77777777" w:rsidR="00A13157" w:rsidRDefault="00A13157" w:rsidP="00182FDE"/>
        </w:tc>
      </w:tr>
      <w:tr w:rsidR="00A13157" w14:paraId="0D3B409A" w14:textId="77777777" w:rsidTr="00A13157">
        <w:trPr>
          <w:trHeight w:val="360"/>
        </w:trPr>
        <w:tc>
          <w:tcPr>
            <w:tcW w:w="346" w:type="dxa"/>
          </w:tcPr>
          <w:p w14:paraId="57171C08" w14:textId="77777777" w:rsidR="00A13157" w:rsidRDefault="00A13157" w:rsidP="00182FDE"/>
        </w:tc>
        <w:tc>
          <w:tcPr>
            <w:tcW w:w="346" w:type="dxa"/>
          </w:tcPr>
          <w:p w14:paraId="2C9B3899" w14:textId="77777777" w:rsidR="00A13157" w:rsidRDefault="00A13157" w:rsidP="00182FDE"/>
        </w:tc>
        <w:tc>
          <w:tcPr>
            <w:tcW w:w="346" w:type="dxa"/>
          </w:tcPr>
          <w:p w14:paraId="59D70951" w14:textId="77777777" w:rsidR="00A13157" w:rsidRDefault="00A13157" w:rsidP="00182FDE"/>
        </w:tc>
        <w:tc>
          <w:tcPr>
            <w:tcW w:w="346" w:type="dxa"/>
          </w:tcPr>
          <w:p w14:paraId="298D4A0F" w14:textId="77777777" w:rsidR="00A13157" w:rsidRDefault="00A13157" w:rsidP="00182FDE"/>
        </w:tc>
        <w:tc>
          <w:tcPr>
            <w:tcW w:w="346" w:type="dxa"/>
          </w:tcPr>
          <w:p w14:paraId="2C5EEEED" w14:textId="77777777" w:rsidR="00A13157" w:rsidRDefault="00A13157" w:rsidP="00182FDE"/>
        </w:tc>
        <w:tc>
          <w:tcPr>
            <w:tcW w:w="346" w:type="dxa"/>
          </w:tcPr>
          <w:p w14:paraId="5100CCE5" w14:textId="77777777" w:rsidR="00A13157" w:rsidRDefault="00A13157" w:rsidP="00182FDE"/>
        </w:tc>
        <w:tc>
          <w:tcPr>
            <w:tcW w:w="346" w:type="dxa"/>
          </w:tcPr>
          <w:p w14:paraId="26C13C05" w14:textId="77777777" w:rsidR="00A13157" w:rsidRDefault="00A13157" w:rsidP="00182FDE"/>
        </w:tc>
        <w:tc>
          <w:tcPr>
            <w:tcW w:w="346" w:type="dxa"/>
          </w:tcPr>
          <w:p w14:paraId="5E284296" w14:textId="77777777" w:rsidR="00A13157" w:rsidRDefault="00A13157" w:rsidP="00182FDE"/>
        </w:tc>
        <w:tc>
          <w:tcPr>
            <w:tcW w:w="346" w:type="dxa"/>
          </w:tcPr>
          <w:p w14:paraId="498F6C3A" w14:textId="77777777" w:rsidR="00A13157" w:rsidRDefault="00A13157" w:rsidP="00182FDE"/>
        </w:tc>
        <w:tc>
          <w:tcPr>
            <w:tcW w:w="346" w:type="dxa"/>
          </w:tcPr>
          <w:p w14:paraId="55A9D2F9" w14:textId="706468D8" w:rsidR="00A13157" w:rsidRDefault="00A13157" w:rsidP="00182FDE"/>
        </w:tc>
        <w:tc>
          <w:tcPr>
            <w:tcW w:w="346" w:type="dxa"/>
          </w:tcPr>
          <w:p w14:paraId="6F0F8CDF" w14:textId="77777777" w:rsidR="00A13157" w:rsidRDefault="00A13157" w:rsidP="00182FDE"/>
        </w:tc>
        <w:tc>
          <w:tcPr>
            <w:tcW w:w="346" w:type="dxa"/>
          </w:tcPr>
          <w:p w14:paraId="429C2EDD" w14:textId="77777777" w:rsidR="00A13157" w:rsidRDefault="00A13157" w:rsidP="00182FDE"/>
        </w:tc>
        <w:tc>
          <w:tcPr>
            <w:tcW w:w="346" w:type="dxa"/>
          </w:tcPr>
          <w:p w14:paraId="7CBEA4D4" w14:textId="77777777" w:rsidR="00A13157" w:rsidRDefault="00A13157" w:rsidP="00182FDE"/>
        </w:tc>
        <w:tc>
          <w:tcPr>
            <w:tcW w:w="346" w:type="dxa"/>
          </w:tcPr>
          <w:p w14:paraId="38C66356" w14:textId="77777777" w:rsidR="00A13157" w:rsidRDefault="00A13157" w:rsidP="00182FDE"/>
        </w:tc>
        <w:tc>
          <w:tcPr>
            <w:tcW w:w="346" w:type="dxa"/>
          </w:tcPr>
          <w:p w14:paraId="2DDD99B5" w14:textId="77777777" w:rsidR="00A13157" w:rsidRDefault="00A13157" w:rsidP="00182FDE"/>
        </w:tc>
        <w:tc>
          <w:tcPr>
            <w:tcW w:w="346" w:type="dxa"/>
          </w:tcPr>
          <w:p w14:paraId="295E88D3" w14:textId="77777777" w:rsidR="00A13157" w:rsidRDefault="00A13157" w:rsidP="00182FDE"/>
        </w:tc>
        <w:tc>
          <w:tcPr>
            <w:tcW w:w="346" w:type="dxa"/>
          </w:tcPr>
          <w:p w14:paraId="2AB3D8DA" w14:textId="77777777" w:rsidR="00A13157" w:rsidRDefault="00A13157" w:rsidP="00182FDE"/>
        </w:tc>
        <w:tc>
          <w:tcPr>
            <w:tcW w:w="346" w:type="dxa"/>
          </w:tcPr>
          <w:p w14:paraId="5092E0A3" w14:textId="77777777" w:rsidR="00A13157" w:rsidRDefault="00A13157" w:rsidP="00182FDE"/>
        </w:tc>
        <w:tc>
          <w:tcPr>
            <w:tcW w:w="346" w:type="dxa"/>
          </w:tcPr>
          <w:p w14:paraId="02B644B4" w14:textId="1EC70F7C" w:rsidR="00A13157" w:rsidRDefault="00A13157" w:rsidP="00182FDE"/>
        </w:tc>
        <w:tc>
          <w:tcPr>
            <w:tcW w:w="347" w:type="dxa"/>
          </w:tcPr>
          <w:p w14:paraId="25764C6A" w14:textId="77777777" w:rsidR="00A13157" w:rsidRDefault="00A13157" w:rsidP="00182FDE"/>
        </w:tc>
        <w:tc>
          <w:tcPr>
            <w:tcW w:w="347" w:type="dxa"/>
          </w:tcPr>
          <w:p w14:paraId="465E39A1" w14:textId="77777777" w:rsidR="00A13157" w:rsidRDefault="00A13157" w:rsidP="00182FDE"/>
        </w:tc>
        <w:tc>
          <w:tcPr>
            <w:tcW w:w="347" w:type="dxa"/>
          </w:tcPr>
          <w:p w14:paraId="27D5AC08" w14:textId="77777777" w:rsidR="00A13157" w:rsidRDefault="00A13157" w:rsidP="00182FDE"/>
        </w:tc>
        <w:tc>
          <w:tcPr>
            <w:tcW w:w="347" w:type="dxa"/>
          </w:tcPr>
          <w:p w14:paraId="4B3580E1" w14:textId="77777777" w:rsidR="00A13157" w:rsidRDefault="00A13157" w:rsidP="00182FDE"/>
        </w:tc>
        <w:tc>
          <w:tcPr>
            <w:tcW w:w="347" w:type="dxa"/>
          </w:tcPr>
          <w:p w14:paraId="5E9E06A3" w14:textId="77777777" w:rsidR="00A13157" w:rsidRDefault="00A13157" w:rsidP="00182FDE"/>
        </w:tc>
        <w:tc>
          <w:tcPr>
            <w:tcW w:w="347" w:type="dxa"/>
          </w:tcPr>
          <w:p w14:paraId="6F717F51" w14:textId="77777777" w:rsidR="00A13157" w:rsidRDefault="00A13157" w:rsidP="00182FDE"/>
        </w:tc>
      </w:tr>
      <w:tr w:rsidR="00A13157" w14:paraId="6C82E877" w14:textId="77777777" w:rsidTr="00A13157">
        <w:trPr>
          <w:trHeight w:val="360"/>
        </w:trPr>
        <w:tc>
          <w:tcPr>
            <w:tcW w:w="346" w:type="dxa"/>
          </w:tcPr>
          <w:p w14:paraId="5E57D8FC" w14:textId="77777777" w:rsidR="00A13157" w:rsidRDefault="00A13157" w:rsidP="00182FDE"/>
        </w:tc>
        <w:tc>
          <w:tcPr>
            <w:tcW w:w="346" w:type="dxa"/>
          </w:tcPr>
          <w:p w14:paraId="6B2C2C29" w14:textId="77777777" w:rsidR="00A13157" w:rsidRDefault="00A13157" w:rsidP="00182FDE"/>
        </w:tc>
        <w:tc>
          <w:tcPr>
            <w:tcW w:w="346" w:type="dxa"/>
          </w:tcPr>
          <w:p w14:paraId="18A72153" w14:textId="77777777" w:rsidR="00A13157" w:rsidRDefault="00A13157" w:rsidP="00182FDE"/>
        </w:tc>
        <w:tc>
          <w:tcPr>
            <w:tcW w:w="346" w:type="dxa"/>
          </w:tcPr>
          <w:p w14:paraId="5EB62D84" w14:textId="77777777" w:rsidR="00A13157" w:rsidRDefault="00A13157" w:rsidP="00182FDE"/>
        </w:tc>
        <w:tc>
          <w:tcPr>
            <w:tcW w:w="346" w:type="dxa"/>
          </w:tcPr>
          <w:p w14:paraId="0DFCFBEB" w14:textId="77777777" w:rsidR="00A13157" w:rsidRDefault="00A13157" w:rsidP="00182FDE"/>
        </w:tc>
        <w:tc>
          <w:tcPr>
            <w:tcW w:w="346" w:type="dxa"/>
          </w:tcPr>
          <w:p w14:paraId="3D592D7B" w14:textId="77777777" w:rsidR="00A13157" w:rsidRDefault="00A13157" w:rsidP="00182FDE"/>
        </w:tc>
        <w:tc>
          <w:tcPr>
            <w:tcW w:w="346" w:type="dxa"/>
          </w:tcPr>
          <w:p w14:paraId="2132899F" w14:textId="77777777" w:rsidR="00A13157" w:rsidRDefault="00A13157" w:rsidP="00182FDE"/>
        </w:tc>
        <w:tc>
          <w:tcPr>
            <w:tcW w:w="346" w:type="dxa"/>
          </w:tcPr>
          <w:p w14:paraId="2AD66C9C" w14:textId="77777777" w:rsidR="00A13157" w:rsidRDefault="00A13157" w:rsidP="00182FDE"/>
        </w:tc>
        <w:tc>
          <w:tcPr>
            <w:tcW w:w="346" w:type="dxa"/>
          </w:tcPr>
          <w:p w14:paraId="7F1159F6" w14:textId="77777777" w:rsidR="00A13157" w:rsidRDefault="00A13157" w:rsidP="00182FDE"/>
        </w:tc>
        <w:tc>
          <w:tcPr>
            <w:tcW w:w="346" w:type="dxa"/>
          </w:tcPr>
          <w:p w14:paraId="52851961" w14:textId="1E37D0F4" w:rsidR="00A13157" w:rsidRDefault="00A13157" w:rsidP="00182FDE"/>
        </w:tc>
        <w:tc>
          <w:tcPr>
            <w:tcW w:w="346" w:type="dxa"/>
          </w:tcPr>
          <w:p w14:paraId="572B77ED" w14:textId="77777777" w:rsidR="00A13157" w:rsidRDefault="00A13157" w:rsidP="00182FDE"/>
        </w:tc>
        <w:tc>
          <w:tcPr>
            <w:tcW w:w="346" w:type="dxa"/>
          </w:tcPr>
          <w:p w14:paraId="39A4A932" w14:textId="77777777" w:rsidR="00A13157" w:rsidRDefault="00A13157" w:rsidP="00182FDE"/>
        </w:tc>
        <w:tc>
          <w:tcPr>
            <w:tcW w:w="346" w:type="dxa"/>
          </w:tcPr>
          <w:p w14:paraId="7CFBC4CB" w14:textId="77777777" w:rsidR="00A13157" w:rsidRDefault="00A13157" w:rsidP="00182FDE"/>
        </w:tc>
        <w:tc>
          <w:tcPr>
            <w:tcW w:w="346" w:type="dxa"/>
          </w:tcPr>
          <w:p w14:paraId="61B99395" w14:textId="77777777" w:rsidR="00A13157" w:rsidRDefault="00A13157" w:rsidP="00182FDE"/>
        </w:tc>
        <w:tc>
          <w:tcPr>
            <w:tcW w:w="346" w:type="dxa"/>
          </w:tcPr>
          <w:p w14:paraId="275FB471" w14:textId="77777777" w:rsidR="00A13157" w:rsidRDefault="00A13157" w:rsidP="00182FDE"/>
        </w:tc>
        <w:tc>
          <w:tcPr>
            <w:tcW w:w="346" w:type="dxa"/>
          </w:tcPr>
          <w:p w14:paraId="1D9A0973" w14:textId="77777777" w:rsidR="00A13157" w:rsidRDefault="00A13157" w:rsidP="00182FDE"/>
        </w:tc>
        <w:tc>
          <w:tcPr>
            <w:tcW w:w="346" w:type="dxa"/>
          </w:tcPr>
          <w:p w14:paraId="396955AC" w14:textId="77777777" w:rsidR="00A13157" w:rsidRDefault="00A13157" w:rsidP="00182FDE"/>
        </w:tc>
        <w:tc>
          <w:tcPr>
            <w:tcW w:w="346" w:type="dxa"/>
          </w:tcPr>
          <w:p w14:paraId="1908799C" w14:textId="77777777" w:rsidR="00A13157" w:rsidRDefault="00A13157" w:rsidP="00182FDE"/>
        </w:tc>
        <w:tc>
          <w:tcPr>
            <w:tcW w:w="346" w:type="dxa"/>
          </w:tcPr>
          <w:p w14:paraId="352A0C71" w14:textId="2DC0A4F5" w:rsidR="00A13157" w:rsidRDefault="00A13157" w:rsidP="00182FDE"/>
        </w:tc>
        <w:tc>
          <w:tcPr>
            <w:tcW w:w="347" w:type="dxa"/>
          </w:tcPr>
          <w:p w14:paraId="292C233E" w14:textId="77777777" w:rsidR="00A13157" w:rsidRDefault="00A13157" w:rsidP="00182FDE"/>
        </w:tc>
        <w:tc>
          <w:tcPr>
            <w:tcW w:w="347" w:type="dxa"/>
          </w:tcPr>
          <w:p w14:paraId="1D50D359" w14:textId="77777777" w:rsidR="00A13157" w:rsidRDefault="00A13157" w:rsidP="00182FDE"/>
        </w:tc>
        <w:tc>
          <w:tcPr>
            <w:tcW w:w="347" w:type="dxa"/>
          </w:tcPr>
          <w:p w14:paraId="40C8BE4C" w14:textId="77777777" w:rsidR="00A13157" w:rsidRDefault="00A13157" w:rsidP="00182FDE"/>
        </w:tc>
        <w:tc>
          <w:tcPr>
            <w:tcW w:w="347" w:type="dxa"/>
          </w:tcPr>
          <w:p w14:paraId="70392F97" w14:textId="77777777" w:rsidR="00A13157" w:rsidRDefault="00A13157" w:rsidP="00182FDE"/>
        </w:tc>
        <w:tc>
          <w:tcPr>
            <w:tcW w:w="347" w:type="dxa"/>
          </w:tcPr>
          <w:p w14:paraId="5CE3A6B8" w14:textId="77777777" w:rsidR="00A13157" w:rsidRDefault="00A13157" w:rsidP="00182FDE"/>
        </w:tc>
        <w:tc>
          <w:tcPr>
            <w:tcW w:w="347" w:type="dxa"/>
          </w:tcPr>
          <w:p w14:paraId="247FCC38" w14:textId="77777777" w:rsidR="00A13157" w:rsidRDefault="00A13157" w:rsidP="00182FDE"/>
        </w:tc>
      </w:tr>
      <w:tr w:rsidR="00A13157" w14:paraId="111B8B68" w14:textId="77777777" w:rsidTr="00A13157">
        <w:trPr>
          <w:trHeight w:val="360"/>
        </w:trPr>
        <w:tc>
          <w:tcPr>
            <w:tcW w:w="346" w:type="dxa"/>
          </w:tcPr>
          <w:p w14:paraId="5AFAB876" w14:textId="77777777" w:rsidR="00A13157" w:rsidRDefault="00A13157" w:rsidP="00182FDE"/>
        </w:tc>
        <w:tc>
          <w:tcPr>
            <w:tcW w:w="346" w:type="dxa"/>
          </w:tcPr>
          <w:p w14:paraId="5F8366C6" w14:textId="77777777" w:rsidR="00A13157" w:rsidRDefault="00A13157" w:rsidP="00182FDE"/>
        </w:tc>
        <w:tc>
          <w:tcPr>
            <w:tcW w:w="346" w:type="dxa"/>
          </w:tcPr>
          <w:p w14:paraId="4F0AA6F3" w14:textId="77777777" w:rsidR="00A13157" w:rsidRDefault="00A13157" w:rsidP="00182FDE"/>
        </w:tc>
        <w:tc>
          <w:tcPr>
            <w:tcW w:w="346" w:type="dxa"/>
          </w:tcPr>
          <w:p w14:paraId="66B39D21" w14:textId="77777777" w:rsidR="00A13157" w:rsidRDefault="00A13157" w:rsidP="00182FDE"/>
        </w:tc>
        <w:tc>
          <w:tcPr>
            <w:tcW w:w="346" w:type="dxa"/>
          </w:tcPr>
          <w:p w14:paraId="139FE790" w14:textId="77777777" w:rsidR="00A13157" w:rsidRDefault="00A13157" w:rsidP="00182FDE"/>
        </w:tc>
        <w:tc>
          <w:tcPr>
            <w:tcW w:w="346" w:type="dxa"/>
          </w:tcPr>
          <w:p w14:paraId="78833A5A" w14:textId="77777777" w:rsidR="00A13157" w:rsidRDefault="00A13157" w:rsidP="00182FDE"/>
        </w:tc>
        <w:tc>
          <w:tcPr>
            <w:tcW w:w="346" w:type="dxa"/>
          </w:tcPr>
          <w:p w14:paraId="5D6293FE" w14:textId="77777777" w:rsidR="00A13157" w:rsidRDefault="00A13157" w:rsidP="00182FDE"/>
        </w:tc>
        <w:tc>
          <w:tcPr>
            <w:tcW w:w="346" w:type="dxa"/>
          </w:tcPr>
          <w:p w14:paraId="29D45682" w14:textId="77777777" w:rsidR="00A13157" w:rsidRDefault="00A13157" w:rsidP="00182FDE"/>
        </w:tc>
        <w:tc>
          <w:tcPr>
            <w:tcW w:w="346" w:type="dxa"/>
          </w:tcPr>
          <w:p w14:paraId="52078DE5" w14:textId="77777777" w:rsidR="00A13157" w:rsidRDefault="00A13157" w:rsidP="00182FDE"/>
        </w:tc>
        <w:tc>
          <w:tcPr>
            <w:tcW w:w="346" w:type="dxa"/>
          </w:tcPr>
          <w:p w14:paraId="0294C34F" w14:textId="57B52289" w:rsidR="00A13157" w:rsidRDefault="00A13157" w:rsidP="00182FDE"/>
        </w:tc>
        <w:tc>
          <w:tcPr>
            <w:tcW w:w="346" w:type="dxa"/>
          </w:tcPr>
          <w:p w14:paraId="2015557D" w14:textId="77777777" w:rsidR="00A13157" w:rsidRDefault="00A13157" w:rsidP="00182FDE"/>
        </w:tc>
        <w:tc>
          <w:tcPr>
            <w:tcW w:w="346" w:type="dxa"/>
          </w:tcPr>
          <w:p w14:paraId="6D7D6132" w14:textId="77777777" w:rsidR="00A13157" w:rsidRDefault="00A13157" w:rsidP="00182FDE"/>
        </w:tc>
        <w:tc>
          <w:tcPr>
            <w:tcW w:w="346" w:type="dxa"/>
          </w:tcPr>
          <w:p w14:paraId="7E06A243" w14:textId="77777777" w:rsidR="00A13157" w:rsidRDefault="00A13157" w:rsidP="00182FDE"/>
        </w:tc>
        <w:tc>
          <w:tcPr>
            <w:tcW w:w="346" w:type="dxa"/>
          </w:tcPr>
          <w:p w14:paraId="5F8BE225" w14:textId="77777777" w:rsidR="00A13157" w:rsidRDefault="00A13157" w:rsidP="00182FDE"/>
        </w:tc>
        <w:tc>
          <w:tcPr>
            <w:tcW w:w="346" w:type="dxa"/>
          </w:tcPr>
          <w:p w14:paraId="146F7E62" w14:textId="77777777" w:rsidR="00A13157" w:rsidRDefault="00A13157" w:rsidP="00182FDE"/>
        </w:tc>
        <w:tc>
          <w:tcPr>
            <w:tcW w:w="346" w:type="dxa"/>
          </w:tcPr>
          <w:p w14:paraId="14504062" w14:textId="77777777" w:rsidR="00A13157" w:rsidRDefault="00A13157" w:rsidP="00182FDE"/>
        </w:tc>
        <w:tc>
          <w:tcPr>
            <w:tcW w:w="346" w:type="dxa"/>
          </w:tcPr>
          <w:p w14:paraId="65C2ADB7" w14:textId="77777777" w:rsidR="00A13157" w:rsidRDefault="00A13157" w:rsidP="00182FDE"/>
        </w:tc>
        <w:tc>
          <w:tcPr>
            <w:tcW w:w="346" w:type="dxa"/>
          </w:tcPr>
          <w:p w14:paraId="788F3592" w14:textId="77777777" w:rsidR="00A13157" w:rsidRDefault="00A13157" w:rsidP="00182FDE"/>
        </w:tc>
        <w:tc>
          <w:tcPr>
            <w:tcW w:w="346" w:type="dxa"/>
          </w:tcPr>
          <w:p w14:paraId="751CFCE9" w14:textId="752E0C24" w:rsidR="00A13157" w:rsidRDefault="00A13157" w:rsidP="00182FDE"/>
        </w:tc>
        <w:tc>
          <w:tcPr>
            <w:tcW w:w="347" w:type="dxa"/>
          </w:tcPr>
          <w:p w14:paraId="741F7532" w14:textId="77777777" w:rsidR="00A13157" w:rsidRDefault="00A13157" w:rsidP="00182FDE"/>
        </w:tc>
        <w:tc>
          <w:tcPr>
            <w:tcW w:w="347" w:type="dxa"/>
          </w:tcPr>
          <w:p w14:paraId="75DFF76C" w14:textId="77777777" w:rsidR="00A13157" w:rsidRDefault="00A13157" w:rsidP="00182FDE"/>
        </w:tc>
        <w:tc>
          <w:tcPr>
            <w:tcW w:w="347" w:type="dxa"/>
          </w:tcPr>
          <w:p w14:paraId="2C23D89B" w14:textId="77777777" w:rsidR="00A13157" w:rsidRDefault="00A13157" w:rsidP="00182FDE"/>
        </w:tc>
        <w:tc>
          <w:tcPr>
            <w:tcW w:w="347" w:type="dxa"/>
          </w:tcPr>
          <w:p w14:paraId="76397B36" w14:textId="77777777" w:rsidR="00A13157" w:rsidRDefault="00A13157" w:rsidP="00182FDE"/>
        </w:tc>
        <w:tc>
          <w:tcPr>
            <w:tcW w:w="347" w:type="dxa"/>
          </w:tcPr>
          <w:p w14:paraId="1638BCB5" w14:textId="77777777" w:rsidR="00A13157" w:rsidRDefault="00A13157" w:rsidP="00182FDE"/>
        </w:tc>
        <w:tc>
          <w:tcPr>
            <w:tcW w:w="347" w:type="dxa"/>
          </w:tcPr>
          <w:p w14:paraId="19AC296C" w14:textId="77777777" w:rsidR="00A13157" w:rsidRDefault="00A13157" w:rsidP="00182FDE"/>
        </w:tc>
      </w:tr>
      <w:tr w:rsidR="00A13157" w14:paraId="5D1A493F" w14:textId="77777777" w:rsidTr="00A13157">
        <w:trPr>
          <w:trHeight w:val="360"/>
        </w:trPr>
        <w:tc>
          <w:tcPr>
            <w:tcW w:w="346" w:type="dxa"/>
          </w:tcPr>
          <w:p w14:paraId="2B0F07C4" w14:textId="77777777" w:rsidR="00A13157" w:rsidRDefault="00A13157" w:rsidP="00182FDE"/>
        </w:tc>
        <w:tc>
          <w:tcPr>
            <w:tcW w:w="346" w:type="dxa"/>
          </w:tcPr>
          <w:p w14:paraId="7AA9C4F0" w14:textId="77777777" w:rsidR="00A13157" w:rsidRDefault="00A13157" w:rsidP="00182FDE"/>
        </w:tc>
        <w:tc>
          <w:tcPr>
            <w:tcW w:w="346" w:type="dxa"/>
          </w:tcPr>
          <w:p w14:paraId="5DF52A1D" w14:textId="77777777" w:rsidR="00A13157" w:rsidRDefault="00A13157" w:rsidP="00182FDE"/>
        </w:tc>
        <w:tc>
          <w:tcPr>
            <w:tcW w:w="346" w:type="dxa"/>
          </w:tcPr>
          <w:p w14:paraId="215D8F5A" w14:textId="77777777" w:rsidR="00A13157" w:rsidRDefault="00A13157" w:rsidP="00182FDE"/>
        </w:tc>
        <w:tc>
          <w:tcPr>
            <w:tcW w:w="346" w:type="dxa"/>
          </w:tcPr>
          <w:p w14:paraId="1D5129FE" w14:textId="77777777" w:rsidR="00A13157" w:rsidRDefault="00A13157" w:rsidP="00182FDE"/>
        </w:tc>
        <w:tc>
          <w:tcPr>
            <w:tcW w:w="346" w:type="dxa"/>
          </w:tcPr>
          <w:p w14:paraId="4DC4B4E3" w14:textId="77777777" w:rsidR="00A13157" w:rsidRDefault="00A13157" w:rsidP="00182FDE"/>
        </w:tc>
        <w:tc>
          <w:tcPr>
            <w:tcW w:w="346" w:type="dxa"/>
          </w:tcPr>
          <w:p w14:paraId="0E5C4A79" w14:textId="77777777" w:rsidR="00A13157" w:rsidRDefault="00A13157" w:rsidP="00182FDE"/>
        </w:tc>
        <w:tc>
          <w:tcPr>
            <w:tcW w:w="346" w:type="dxa"/>
          </w:tcPr>
          <w:p w14:paraId="05A1CDEA" w14:textId="77777777" w:rsidR="00A13157" w:rsidRDefault="00A13157" w:rsidP="00182FDE"/>
        </w:tc>
        <w:tc>
          <w:tcPr>
            <w:tcW w:w="346" w:type="dxa"/>
          </w:tcPr>
          <w:p w14:paraId="2B654833" w14:textId="77777777" w:rsidR="00A13157" w:rsidRDefault="00A13157" w:rsidP="00182FDE"/>
        </w:tc>
        <w:tc>
          <w:tcPr>
            <w:tcW w:w="346" w:type="dxa"/>
          </w:tcPr>
          <w:p w14:paraId="103287DD" w14:textId="06DB6DC6" w:rsidR="00A13157" w:rsidRDefault="00A13157" w:rsidP="00182FDE"/>
        </w:tc>
        <w:tc>
          <w:tcPr>
            <w:tcW w:w="346" w:type="dxa"/>
          </w:tcPr>
          <w:p w14:paraId="7D92D44A" w14:textId="77777777" w:rsidR="00A13157" w:rsidRDefault="00A13157" w:rsidP="00182FDE"/>
        </w:tc>
        <w:tc>
          <w:tcPr>
            <w:tcW w:w="346" w:type="dxa"/>
          </w:tcPr>
          <w:p w14:paraId="04E72521" w14:textId="77777777" w:rsidR="00A13157" w:rsidRDefault="00A13157" w:rsidP="00182FDE"/>
        </w:tc>
        <w:tc>
          <w:tcPr>
            <w:tcW w:w="346" w:type="dxa"/>
          </w:tcPr>
          <w:p w14:paraId="32881B69" w14:textId="77777777" w:rsidR="00A13157" w:rsidRDefault="00A13157" w:rsidP="00182FDE"/>
        </w:tc>
        <w:tc>
          <w:tcPr>
            <w:tcW w:w="346" w:type="dxa"/>
          </w:tcPr>
          <w:p w14:paraId="2A905C5E" w14:textId="77777777" w:rsidR="00A13157" w:rsidRDefault="00A13157" w:rsidP="00182FDE"/>
        </w:tc>
        <w:tc>
          <w:tcPr>
            <w:tcW w:w="346" w:type="dxa"/>
          </w:tcPr>
          <w:p w14:paraId="7F345816" w14:textId="77777777" w:rsidR="00A13157" w:rsidRDefault="00A13157" w:rsidP="00182FDE"/>
        </w:tc>
        <w:tc>
          <w:tcPr>
            <w:tcW w:w="346" w:type="dxa"/>
          </w:tcPr>
          <w:p w14:paraId="1624514F" w14:textId="77777777" w:rsidR="00A13157" w:rsidRDefault="00A13157" w:rsidP="00182FDE"/>
        </w:tc>
        <w:tc>
          <w:tcPr>
            <w:tcW w:w="346" w:type="dxa"/>
          </w:tcPr>
          <w:p w14:paraId="0A500D5B" w14:textId="77777777" w:rsidR="00A13157" w:rsidRDefault="00A13157" w:rsidP="00182FDE"/>
        </w:tc>
        <w:tc>
          <w:tcPr>
            <w:tcW w:w="346" w:type="dxa"/>
          </w:tcPr>
          <w:p w14:paraId="3C1D24BD" w14:textId="77777777" w:rsidR="00A13157" w:rsidRDefault="00A13157" w:rsidP="00182FDE"/>
        </w:tc>
        <w:tc>
          <w:tcPr>
            <w:tcW w:w="346" w:type="dxa"/>
          </w:tcPr>
          <w:p w14:paraId="68BFD4EB" w14:textId="2907180E" w:rsidR="00A13157" w:rsidRDefault="00A13157" w:rsidP="00182FDE"/>
        </w:tc>
        <w:tc>
          <w:tcPr>
            <w:tcW w:w="347" w:type="dxa"/>
          </w:tcPr>
          <w:p w14:paraId="225827CB" w14:textId="77777777" w:rsidR="00A13157" w:rsidRDefault="00A13157" w:rsidP="00182FDE"/>
        </w:tc>
        <w:tc>
          <w:tcPr>
            <w:tcW w:w="347" w:type="dxa"/>
          </w:tcPr>
          <w:p w14:paraId="2AFB6A38" w14:textId="77777777" w:rsidR="00A13157" w:rsidRDefault="00A13157" w:rsidP="00182FDE"/>
        </w:tc>
        <w:tc>
          <w:tcPr>
            <w:tcW w:w="347" w:type="dxa"/>
          </w:tcPr>
          <w:p w14:paraId="0A26A729" w14:textId="77777777" w:rsidR="00A13157" w:rsidRDefault="00A13157" w:rsidP="00182FDE"/>
        </w:tc>
        <w:tc>
          <w:tcPr>
            <w:tcW w:w="347" w:type="dxa"/>
          </w:tcPr>
          <w:p w14:paraId="07E787F2" w14:textId="77777777" w:rsidR="00A13157" w:rsidRDefault="00A13157" w:rsidP="00182FDE"/>
        </w:tc>
        <w:tc>
          <w:tcPr>
            <w:tcW w:w="347" w:type="dxa"/>
          </w:tcPr>
          <w:p w14:paraId="5856FD4B" w14:textId="77777777" w:rsidR="00A13157" w:rsidRDefault="00A13157" w:rsidP="00182FDE"/>
        </w:tc>
        <w:tc>
          <w:tcPr>
            <w:tcW w:w="347" w:type="dxa"/>
          </w:tcPr>
          <w:p w14:paraId="1C4010CC" w14:textId="77777777" w:rsidR="00A13157" w:rsidRDefault="00A13157" w:rsidP="00182FDE"/>
        </w:tc>
      </w:tr>
      <w:tr w:rsidR="00A13157" w14:paraId="6B337DF4" w14:textId="77777777" w:rsidTr="00A13157">
        <w:trPr>
          <w:trHeight w:val="360"/>
        </w:trPr>
        <w:tc>
          <w:tcPr>
            <w:tcW w:w="346" w:type="dxa"/>
          </w:tcPr>
          <w:p w14:paraId="0B8F859A" w14:textId="77777777" w:rsidR="00A13157" w:rsidRDefault="00A13157" w:rsidP="00182FDE"/>
        </w:tc>
        <w:tc>
          <w:tcPr>
            <w:tcW w:w="346" w:type="dxa"/>
          </w:tcPr>
          <w:p w14:paraId="1C051C05" w14:textId="77777777" w:rsidR="00A13157" w:rsidRDefault="00A13157" w:rsidP="00182FDE"/>
        </w:tc>
        <w:tc>
          <w:tcPr>
            <w:tcW w:w="346" w:type="dxa"/>
          </w:tcPr>
          <w:p w14:paraId="0B10B2B4" w14:textId="77777777" w:rsidR="00A13157" w:rsidRDefault="00A13157" w:rsidP="00182FDE"/>
        </w:tc>
        <w:tc>
          <w:tcPr>
            <w:tcW w:w="346" w:type="dxa"/>
          </w:tcPr>
          <w:p w14:paraId="1AA4506D" w14:textId="77777777" w:rsidR="00A13157" w:rsidRDefault="00A13157" w:rsidP="00182FDE"/>
        </w:tc>
        <w:tc>
          <w:tcPr>
            <w:tcW w:w="346" w:type="dxa"/>
          </w:tcPr>
          <w:p w14:paraId="2CAE1F72" w14:textId="77777777" w:rsidR="00A13157" w:rsidRDefault="00A13157" w:rsidP="00182FDE"/>
        </w:tc>
        <w:tc>
          <w:tcPr>
            <w:tcW w:w="346" w:type="dxa"/>
          </w:tcPr>
          <w:p w14:paraId="2EF91495" w14:textId="77777777" w:rsidR="00A13157" w:rsidRDefault="00A13157" w:rsidP="00182FDE"/>
        </w:tc>
        <w:tc>
          <w:tcPr>
            <w:tcW w:w="346" w:type="dxa"/>
          </w:tcPr>
          <w:p w14:paraId="24976C80" w14:textId="77777777" w:rsidR="00A13157" w:rsidRDefault="00A13157" w:rsidP="00182FDE"/>
        </w:tc>
        <w:tc>
          <w:tcPr>
            <w:tcW w:w="346" w:type="dxa"/>
          </w:tcPr>
          <w:p w14:paraId="602A3234" w14:textId="77777777" w:rsidR="00A13157" w:rsidRDefault="00A13157" w:rsidP="00182FDE"/>
        </w:tc>
        <w:tc>
          <w:tcPr>
            <w:tcW w:w="346" w:type="dxa"/>
          </w:tcPr>
          <w:p w14:paraId="4DD4EE93" w14:textId="77777777" w:rsidR="00A13157" w:rsidRDefault="00A13157" w:rsidP="00182FDE"/>
        </w:tc>
        <w:tc>
          <w:tcPr>
            <w:tcW w:w="346" w:type="dxa"/>
          </w:tcPr>
          <w:p w14:paraId="292BF380" w14:textId="678F9D39" w:rsidR="00A13157" w:rsidRDefault="00A13157" w:rsidP="00182FDE"/>
        </w:tc>
        <w:tc>
          <w:tcPr>
            <w:tcW w:w="346" w:type="dxa"/>
          </w:tcPr>
          <w:p w14:paraId="16293AA9" w14:textId="77777777" w:rsidR="00A13157" w:rsidRDefault="00A13157" w:rsidP="00182FDE"/>
        </w:tc>
        <w:tc>
          <w:tcPr>
            <w:tcW w:w="346" w:type="dxa"/>
          </w:tcPr>
          <w:p w14:paraId="46BC31F9" w14:textId="77777777" w:rsidR="00A13157" w:rsidRDefault="00A13157" w:rsidP="00182FDE"/>
        </w:tc>
        <w:tc>
          <w:tcPr>
            <w:tcW w:w="346" w:type="dxa"/>
          </w:tcPr>
          <w:p w14:paraId="3CD5E95C" w14:textId="77777777" w:rsidR="00A13157" w:rsidRDefault="00A13157" w:rsidP="00182FDE"/>
        </w:tc>
        <w:tc>
          <w:tcPr>
            <w:tcW w:w="346" w:type="dxa"/>
          </w:tcPr>
          <w:p w14:paraId="75664855" w14:textId="77777777" w:rsidR="00A13157" w:rsidRDefault="00A13157" w:rsidP="00182FDE"/>
        </w:tc>
        <w:tc>
          <w:tcPr>
            <w:tcW w:w="346" w:type="dxa"/>
          </w:tcPr>
          <w:p w14:paraId="6FF1E3E1" w14:textId="77777777" w:rsidR="00A13157" w:rsidRDefault="00A13157" w:rsidP="00182FDE"/>
        </w:tc>
        <w:tc>
          <w:tcPr>
            <w:tcW w:w="346" w:type="dxa"/>
          </w:tcPr>
          <w:p w14:paraId="2DC02A72" w14:textId="77777777" w:rsidR="00A13157" w:rsidRDefault="00A13157" w:rsidP="00182FDE"/>
        </w:tc>
        <w:tc>
          <w:tcPr>
            <w:tcW w:w="346" w:type="dxa"/>
          </w:tcPr>
          <w:p w14:paraId="40292D0F" w14:textId="77777777" w:rsidR="00A13157" w:rsidRDefault="00A13157" w:rsidP="00182FDE"/>
        </w:tc>
        <w:tc>
          <w:tcPr>
            <w:tcW w:w="346" w:type="dxa"/>
          </w:tcPr>
          <w:p w14:paraId="06B26388" w14:textId="77777777" w:rsidR="00A13157" w:rsidRDefault="00A13157" w:rsidP="00182FDE"/>
        </w:tc>
        <w:tc>
          <w:tcPr>
            <w:tcW w:w="346" w:type="dxa"/>
          </w:tcPr>
          <w:p w14:paraId="5478D5F2" w14:textId="451747D8" w:rsidR="00A13157" w:rsidRDefault="00A13157" w:rsidP="00182FDE"/>
        </w:tc>
        <w:tc>
          <w:tcPr>
            <w:tcW w:w="347" w:type="dxa"/>
          </w:tcPr>
          <w:p w14:paraId="3AB47982" w14:textId="77777777" w:rsidR="00A13157" w:rsidRDefault="00A13157" w:rsidP="00182FDE"/>
        </w:tc>
        <w:tc>
          <w:tcPr>
            <w:tcW w:w="347" w:type="dxa"/>
          </w:tcPr>
          <w:p w14:paraId="38A64CD7" w14:textId="77777777" w:rsidR="00A13157" w:rsidRDefault="00A13157" w:rsidP="00182FDE"/>
        </w:tc>
        <w:tc>
          <w:tcPr>
            <w:tcW w:w="347" w:type="dxa"/>
          </w:tcPr>
          <w:p w14:paraId="5EDE9B10" w14:textId="77777777" w:rsidR="00A13157" w:rsidRDefault="00A13157" w:rsidP="00182FDE"/>
        </w:tc>
        <w:tc>
          <w:tcPr>
            <w:tcW w:w="347" w:type="dxa"/>
          </w:tcPr>
          <w:p w14:paraId="1CEF8F2E" w14:textId="77777777" w:rsidR="00A13157" w:rsidRDefault="00A13157" w:rsidP="00182FDE"/>
        </w:tc>
        <w:tc>
          <w:tcPr>
            <w:tcW w:w="347" w:type="dxa"/>
          </w:tcPr>
          <w:p w14:paraId="2D548D70" w14:textId="77777777" w:rsidR="00A13157" w:rsidRDefault="00A13157" w:rsidP="00182FDE"/>
        </w:tc>
        <w:tc>
          <w:tcPr>
            <w:tcW w:w="347" w:type="dxa"/>
          </w:tcPr>
          <w:p w14:paraId="1FC2BE3B" w14:textId="77777777" w:rsidR="00A13157" w:rsidRDefault="00A13157" w:rsidP="00182FDE"/>
        </w:tc>
      </w:tr>
      <w:tr w:rsidR="00A13157" w14:paraId="1C55224E" w14:textId="77777777" w:rsidTr="00A13157">
        <w:trPr>
          <w:trHeight w:val="360"/>
        </w:trPr>
        <w:tc>
          <w:tcPr>
            <w:tcW w:w="346" w:type="dxa"/>
          </w:tcPr>
          <w:p w14:paraId="0F8D8E13" w14:textId="77777777" w:rsidR="00A13157" w:rsidRDefault="00A13157" w:rsidP="00575C57"/>
        </w:tc>
        <w:tc>
          <w:tcPr>
            <w:tcW w:w="346" w:type="dxa"/>
          </w:tcPr>
          <w:p w14:paraId="4490399B" w14:textId="77777777" w:rsidR="00A13157" w:rsidRDefault="00A13157" w:rsidP="00575C57"/>
        </w:tc>
        <w:tc>
          <w:tcPr>
            <w:tcW w:w="346" w:type="dxa"/>
          </w:tcPr>
          <w:p w14:paraId="6BFECCD1" w14:textId="77777777" w:rsidR="00A13157" w:rsidRDefault="00A13157" w:rsidP="00575C57"/>
        </w:tc>
        <w:tc>
          <w:tcPr>
            <w:tcW w:w="346" w:type="dxa"/>
          </w:tcPr>
          <w:p w14:paraId="29046224" w14:textId="77777777" w:rsidR="00A13157" w:rsidRDefault="00A13157" w:rsidP="00575C57"/>
        </w:tc>
        <w:tc>
          <w:tcPr>
            <w:tcW w:w="346" w:type="dxa"/>
          </w:tcPr>
          <w:p w14:paraId="2835CE6E" w14:textId="77777777" w:rsidR="00A13157" w:rsidRDefault="00A13157" w:rsidP="00575C57"/>
        </w:tc>
        <w:tc>
          <w:tcPr>
            <w:tcW w:w="346" w:type="dxa"/>
          </w:tcPr>
          <w:p w14:paraId="333D1326" w14:textId="77777777" w:rsidR="00A13157" w:rsidRDefault="00A13157" w:rsidP="00575C57"/>
        </w:tc>
        <w:tc>
          <w:tcPr>
            <w:tcW w:w="346" w:type="dxa"/>
          </w:tcPr>
          <w:p w14:paraId="491473B1" w14:textId="77777777" w:rsidR="00A13157" w:rsidRDefault="00A13157" w:rsidP="00575C57"/>
        </w:tc>
        <w:tc>
          <w:tcPr>
            <w:tcW w:w="346" w:type="dxa"/>
          </w:tcPr>
          <w:p w14:paraId="30A733CE" w14:textId="77777777" w:rsidR="00A13157" w:rsidRDefault="00A13157" w:rsidP="00575C57"/>
        </w:tc>
        <w:tc>
          <w:tcPr>
            <w:tcW w:w="346" w:type="dxa"/>
          </w:tcPr>
          <w:p w14:paraId="197B2BE6" w14:textId="77777777" w:rsidR="00A13157" w:rsidRDefault="00A13157" w:rsidP="00575C57"/>
        </w:tc>
        <w:tc>
          <w:tcPr>
            <w:tcW w:w="346" w:type="dxa"/>
          </w:tcPr>
          <w:p w14:paraId="254FC3AA" w14:textId="77777777" w:rsidR="00A13157" w:rsidRDefault="00A13157" w:rsidP="00575C57"/>
        </w:tc>
        <w:tc>
          <w:tcPr>
            <w:tcW w:w="346" w:type="dxa"/>
          </w:tcPr>
          <w:p w14:paraId="00121193" w14:textId="77777777" w:rsidR="00A13157" w:rsidRDefault="00A13157" w:rsidP="00575C57"/>
        </w:tc>
        <w:tc>
          <w:tcPr>
            <w:tcW w:w="346" w:type="dxa"/>
          </w:tcPr>
          <w:p w14:paraId="5038EC73" w14:textId="77777777" w:rsidR="00A13157" w:rsidRDefault="00A13157" w:rsidP="00575C57"/>
        </w:tc>
        <w:tc>
          <w:tcPr>
            <w:tcW w:w="346" w:type="dxa"/>
          </w:tcPr>
          <w:p w14:paraId="32D3CC86" w14:textId="77777777" w:rsidR="00A13157" w:rsidRDefault="00A13157" w:rsidP="00575C57"/>
        </w:tc>
        <w:tc>
          <w:tcPr>
            <w:tcW w:w="346" w:type="dxa"/>
          </w:tcPr>
          <w:p w14:paraId="025A0281" w14:textId="77777777" w:rsidR="00A13157" w:rsidRDefault="00A13157" w:rsidP="00575C57"/>
        </w:tc>
        <w:tc>
          <w:tcPr>
            <w:tcW w:w="346" w:type="dxa"/>
          </w:tcPr>
          <w:p w14:paraId="521ECFD3" w14:textId="77777777" w:rsidR="00A13157" w:rsidRDefault="00A13157" w:rsidP="00575C57"/>
        </w:tc>
        <w:tc>
          <w:tcPr>
            <w:tcW w:w="346" w:type="dxa"/>
          </w:tcPr>
          <w:p w14:paraId="0317BE01" w14:textId="77777777" w:rsidR="00A13157" w:rsidRDefault="00A13157" w:rsidP="00575C57"/>
        </w:tc>
        <w:tc>
          <w:tcPr>
            <w:tcW w:w="346" w:type="dxa"/>
          </w:tcPr>
          <w:p w14:paraId="40E0E981" w14:textId="77777777" w:rsidR="00A13157" w:rsidRDefault="00A13157" w:rsidP="00575C57"/>
        </w:tc>
        <w:tc>
          <w:tcPr>
            <w:tcW w:w="346" w:type="dxa"/>
          </w:tcPr>
          <w:p w14:paraId="0F6ADC1A" w14:textId="77777777" w:rsidR="00A13157" w:rsidRDefault="00A13157" w:rsidP="00575C57"/>
        </w:tc>
        <w:tc>
          <w:tcPr>
            <w:tcW w:w="346" w:type="dxa"/>
          </w:tcPr>
          <w:p w14:paraId="118A7A96" w14:textId="77777777" w:rsidR="00A13157" w:rsidRDefault="00A13157" w:rsidP="00575C57"/>
        </w:tc>
        <w:tc>
          <w:tcPr>
            <w:tcW w:w="347" w:type="dxa"/>
          </w:tcPr>
          <w:p w14:paraId="088D7542" w14:textId="77777777" w:rsidR="00A13157" w:rsidRDefault="00A13157" w:rsidP="00575C57"/>
        </w:tc>
        <w:tc>
          <w:tcPr>
            <w:tcW w:w="347" w:type="dxa"/>
          </w:tcPr>
          <w:p w14:paraId="35D81143" w14:textId="77777777" w:rsidR="00A13157" w:rsidRDefault="00A13157" w:rsidP="00575C57"/>
        </w:tc>
        <w:tc>
          <w:tcPr>
            <w:tcW w:w="347" w:type="dxa"/>
          </w:tcPr>
          <w:p w14:paraId="3D1AF83A" w14:textId="77777777" w:rsidR="00A13157" w:rsidRDefault="00A13157" w:rsidP="00575C57"/>
        </w:tc>
        <w:tc>
          <w:tcPr>
            <w:tcW w:w="347" w:type="dxa"/>
          </w:tcPr>
          <w:p w14:paraId="4EB1AE73" w14:textId="77777777" w:rsidR="00A13157" w:rsidRDefault="00A13157" w:rsidP="00575C57"/>
        </w:tc>
        <w:tc>
          <w:tcPr>
            <w:tcW w:w="347" w:type="dxa"/>
          </w:tcPr>
          <w:p w14:paraId="117E4267" w14:textId="77777777" w:rsidR="00A13157" w:rsidRDefault="00A13157" w:rsidP="00575C57"/>
        </w:tc>
        <w:tc>
          <w:tcPr>
            <w:tcW w:w="347" w:type="dxa"/>
          </w:tcPr>
          <w:p w14:paraId="33C62DFA" w14:textId="77777777" w:rsidR="00A13157" w:rsidRDefault="00A13157" w:rsidP="00575C57"/>
        </w:tc>
      </w:tr>
      <w:tr w:rsidR="00A13157" w14:paraId="1ED390D1" w14:textId="77777777" w:rsidTr="00A13157">
        <w:trPr>
          <w:trHeight w:val="360"/>
        </w:trPr>
        <w:tc>
          <w:tcPr>
            <w:tcW w:w="346" w:type="dxa"/>
          </w:tcPr>
          <w:p w14:paraId="0911D8CA" w14:textId="77777777" w:rsidR="00A13157" w:rsidRDefault="00A13157" w:rsidP="00575C57"/>
        </w:tc>
        <w:tc>
          <w:tcPr>
            <w:tcW w:w="346" w:type="dxa"/>
          </w:tcPr>
          <w:p w14:paraId="0CB677AE" w14:textId="77777777" w:rsidR="00A13157" w:rsidRDefault="00A13157" w:rsidP="00575C57"/>
        </w:tc>
        <w:tc>
          <w:tcPr>
            <w:tcW w:w="346" w:type="dxa"/>
          </w:tcPr>
          <w:p w14:paraId="4F1A0DD3" w14:textId="77777777" w:rsidR="00A13157" w:rsidRDefault="00A13157" w:rsidP="00575C57"/>
        </w:tc>
        <w:tc>
          <w:tcPr>
            <w:tcW w:w="346" w:type="dxa"/>
          </w:tcPr>
          <w:p w14:paraId="359139A9" w14:textId="77777777" w:rsidR="00A13157" w:rsidRDefault="00A13157" w:rsidP="00575C57"/>
        </w:tc>
        <w:tc>
          <w:tcPr>
            <w:tcW w:w="346" w:type="dxa"/>
          </w:tcPr>
          <w:p w14:paraId="1F5DD25A" w14:textId="77777777" w:rsidR="00A13157" w:rsidRDefault="00A13157" w:rsidP="00575C57"/>
        </w:tc>
        <w:tc>
          <w:tcPr>
            <w:tcW w:w="346" w:type="dxa"/>
          </w:tcPr>
          <w:p w14:paraId="6D5B84E2" w14:textId="77777777" w:rsidR="00A13157" w:rsidRDefault="00A13157" w:rsidP="00575C57"/>
        </w:tc>
        <w:tc>
          <w:tcPr>
            <w:tcW w:w="346" w:type="dxa"/>
          </w:tcPr>
          <w:p w14:paraId="6B05C929" w14:textId="77777777" w:rsidR="00A13157" w:rsidRDefault="00A13157" w:rsidP="00575C57"/>
        </w:tc>
        <w:tc>
          <w:tcPr>
            <w:tcW w:w="346" w:type="dxa"/>
          </w:tcPr>
          <w:p w14:paraId="58031BDC" w14:textId="77777777" w:rsidR="00A13157" w:rsidRDefault="00A13157" w:rsidP="00575C57"/>
        </w:tc>
        <w:tc>
          <w:tcPr>
            <w:tcW w:w="346" w:type="dxa"/>
          </w:tcPr>
          <w:p w14:paraId="0A50AB68" w14:textId="77777777" w:rsidR="00A13157" w:rsidRDefault="00A13157" w:rsidP="00575C57"/>
        </w:tc>
        <w:tc>
          <w:tcPr>
            <w:tcW w:w="346" w:type="dxa"/>
          </w:tcPr>
          <w:p w14:paraId="53CC5826" w14:textId="77777777" w:rsidR="00A13157" w:rsidRDefault="00A13157" w:rsidP="00575C57"/>
        </w:tc>
        <w:tc>
          <w:tcPr>
            <w:tcW w:w="346" w:type="dxa"/>
          </w:tcPr>
          <w:p w14:paraId="615E7974" w14:textId="77777777" w:rsidR="00A13157" w:rsidRDefault="00A13157" w:rsidP="00575C57"/>
        </w:tc>
        <w:tc>
          <w:tcPr>
            <w:tcW w:w="346" w:type="dxa"/>
          </w:tcPr>
          <w:p w14:paraId="00663435" w14:textId="77777777" w:rsidR="00A13157" w:rsidRDefault="00A13157" w:rsidP="00575C57"/>
        </w:tc>
        <w:tc>
          <w:tcPr>
            <w:tcW w:w="346" w:type="dxa"/>
          </w:tcPr>
          <w:p w14:paraId="6BED794B" w14:textId="77777777" w:rsidR="00A13157" w:rsidRDefault="00A13157" w:rsidP="00575C57"/>
        </w:tc>
        <w:tc>
          <w:tcPr>
            <w:tcW w:w="346" w:type="dxa"/>
          </w:tcPr>
          <w:p w14:paraId="10531A40" w14:textId="77777777" w:rsidR="00A13157" w:rsidRDefault="00A13157" w:rsidP="00575C57"/>
        </w:tc>
        <w:tc>
          <w:tcPr>
            <w:tcW w:w="346" w:type="dxa"/>
          </w:tcPr>
          <w:p w14:paraId="5F22CF9B" w14:textId="77777777" w:rsidR="00A13157" w:rsidRDefault="00A13157" w:rsidP="00575C57"/>
        </w:tc>
        <w:tc>
          <w:tcPr>
            <w:tcW w:w="346" w:type="dxa"/>
          </w:tcPr>
          <w:p w14:paraId="55835CA7" w14:textId="77777777" w:rsidR="00A13157" w:rsidRDefault="00A13157" w:rsidP="00575C57"/>
        </w:tc>
        <w:tc>
          <w:tcPr>
            <w:tcW w:w="346" w:type="dxa"/>
          </w:tcPr>
          <w:p w14:paraId="2B86495D" w14:textId="77777777" w:rsidR="00A13157" w:rsidRDefault="00A13157" w:rsidP="00575C57"/>
        </w:tc>
        <w:tc>
          <w:tcPr>
            <w:tcW w:w="346" w:type="dxa"/>
          </w:tcPr>
          <w:p w14:paraId="59B92E54" w14:textId="77777777" w:rsidR="00A13157" w:rsidRDefault="00A13157" w:rsidP="00575C57"/>
        </w:tc>
        <w:tc>
          <w:tcPr>
            <w:tcW w:w="346" w:type="dxa"/>
          </w:tcPr>
          <w:p w14:paraId="3033398A" w14:textId="77777777" w:rsidR="00A13157" w:rsidRDefault="00A13157" w:rsidP="00575C57"/>
        </w:tc>
        <w:tc>
          <w:tcPr>
            <w:tcW w:w="347" w:type="dxa"/>
          </w:tcPr>
          <w:p w14:paraId="383321A0" w14:textId="77777777" w:rsidR="00A13157" w:rsidRDefault="00A13157" w:rsidP="00575C57"/>
        </w:tc>
        <w:tc>
          <w:tcPr>
            <w:tcW w:w="347" w:type="dxa"/>
          </w:tcPr>
          <w:p w14:paraId="1C9DBD56" w14:textId="77777777" w:rsidR="00A13157" w:rsidRDefault="00A13157" w:rsidP="00575C57"/>
        </w:tc>
        <w:tc>
          <w:tcPr>
            <w:tcW w:w="347" w:type="dxa"/>
          </w:tcPr>
          <w:p w14:paraId="6A754749" w14:textId="77777777" w:rsidR="00A13157" w:rsidRDefault="00A13157" w:rsidP="00575C57"/>
        </w:tc>
        <w:tc>
          <w:tcPr>
            <w:tcW w:w="347" w:type="dxa"/>
          </w:tcPr>
          <w:p w14:paraId="303C9A74" w14:textId="77777777" w:rsidR="00A13157" w:rsidRDefault="00A13157" w:rsidP="00575C57"/>
        </w:tc>
        <w:tc>
          <w:tcPr>
            <w:tcW w:w="347" w:type="dxa"/>
          </w:tcPr>
          <w:p w14:paraId="1FFE334D" w14:textId="77777777" w:rsidR="00A13157" w:rsidRDefault="00A13157" w:rsidP="00575C57"/>
        </w:tc>
        <w:tc>
          <w:tcPr>
            <w:tcW w:w="347" w:type="dxa"/>
          </w:tcPr>
          <w:p w14:paraId="7602DEAC" w14:textId="77777777" w:rsidR="00A13157" w:rsidRDefault="00A13157" w:rsidP="00575C57"/>
        </w:tc>
      </w:tr>
      <w:tr w:rsidR="00A13157" w14:paraId="2201BA6E" w14:textId="77777777" w:rsidTr="00A13157">
        <w:trPr>
          <w:trHeight w:val="360"/>
        </w:trPr>
        <w:tc>
          <w:tcPr>
            <w:tcW w:w="346" w:type="dxa"/>
          </w:tcPr>
          <w:p w14:paraId="356768BC" w14:textId="77777777" w:rsidR="00A13157" w:rsidRDefault="00A13157" w:rsidP="00575C57"/>
        </w:tc>
        <w:tc>
          <w:tcPr>
            <w:tcW w:w="346" w:type="dxa"/>
          </w:tcPr>
          <w:p w14:paraId="5B29C0B9" w14:textId="77777777" w:rsidR="00A13157" w:rsidRDefault="00A13157" w:rsidP="00575C57"/>
        </w:tc>
        <w:tc>
          <w:tcPr>
            <w:tcW w:w="346" w:type="dxa"/>
          </w:tcPr>
          <w:p w14:paraId="6BD35D89" w14:textId="77777777" w:rsidR="00A13157" w:rsidRDefault="00A13157" w:rsidP="00575C57"/>
        </w:tc>
        <w:tc>
          <w:tcPr>
            <w:tcW w:w="346" w:type="dxa"/>
          </w:tcPr>
          <w:p w14:paraId="26B832ED" w14:textId="77777777" w:rsidR="00A13157" w:rsidRDefault="00A13157" w:rsidP="00575C57"/>
        </w:tc>
        <w:tc>
          <w:tcPr>
            <w:tcW w:w="346" w:type="dxa"/>
          </w:tcPr>
          <w:p w14:paraId="03868624" w14:textId="77777777" w:rsidR="00A13157" w:rsidRDefault="00A13157" w:rsidP="00575C57"/>
        </w:tc>
        <w:tc>
          <w:tcPr>
            <w:tcW w:w="346" w:type="dxa"/>
          </w:tcPr>
          <w:p w14:paraId="5AD4D6F6" w14:textId="77777777" w:rsidR="00A13157" w:rsidRDefault="00A13157" w:rsidP="00575C57"/>
        </w:tc>
        <w:tc>
          <w:tcPr>
            <w:tcW w:w="346" w:type="dxa"/>
          </w:tcPr>
          <w:p w14:paraId="32478AF0" w14:textId="77777777" w:rsidR="00A13157" w:rsidRDefault="00A13157" w:rsidP="00575C57"/>
        </w:tc>
        <w:tc>
          <w:tcPr>
            <w:tcW w:w="346" w:type="dxa"/>
          </w:tcPr>
          <w:p w14:paraId="7DA9DE6B" w14:textId="77777777" w:rsidR="00A13157" w:rsidRDefault="00A13157" w:rsidP="00575C57"/>
        </w:tc>
        <w:tc>
          <w:tcPr>
            <w:tcW w:w="346" w:type="dxa"/>
          </w:tcPr>
          <w:p w14:paraId="78C6A8C7" w14:textId="77777777" w:rsidR="00A13157" w:rsidRDefault="00A13157" w:rsidP="00575C57"/>
        </w:tc>
        <w:tc>
          <w:tcPr>
            <w:tcW w:w="346" w:type="dxa"/>
          </w:tcPr>
          <w:p w14:paraId="7845C882" w14:textId="77777777" w:rsidR="00A13157" w:rsidRDefault="00A13157" w:rsidP="00575C57"/>
        </w:tc>
        <w:tc>
          <w:tcPr>
            <w:tcW w:w="346" w:type="dxa"/>
          </w:tcPr>
          <w:p w14:paraId="282A2AEC" w14:textId="77777777" w:rsidR="00A13157" w:rsidRDefault="00A13157" w:rsidP="00575C57"/>
        </w:tc>
        <w:tc>
          <w:tcPr>
            <w:tcW w:w="346" w:type="dxa"/>
          </w:tcPr>
          <w:p w14:paraId="74BD77C6" w14:textId="77777777" w:rsidR="00A13157" w:rsidRDefault="00A13157" w:rsidP="00575C57"/>
        </w:tc>
        <w:tc>
          <w:tcPr>
            <w:tcW w:w="346" w:type="dxa"/>
          </w:tcPr>
          <w:p w14:paraId="23A8D12E" w14:textId="77777777" w:rsidR="00A13157" w:rsidRDefault="00A13157" w:rsidP="00575C57"/>
        </w:tc>
        <w:tc>
          <w:tcPr>
            <w:tcW w:w="346" w:type="dxa"/>
          </w:tcPr>
          <w:p w14:paraId="1E6D9B11" w14:textId="77777777" w:rsidR="00A13157" w:rsidRDefault="00A13157" w:rsidP="00575C57"/>
        </w:tc>
        <w:tc>
          <w:tcPr>
            <w:tcW w:w="346" w:type="dxa"/>
          </w:tcPr>
          <w:p w14:paraId="6DE2AE58" w14:textId="77777777" w:rsidR="00A13157" w:rsidRDefault="00A13157" w:rsidP="00575C57"/>
        </w:tc>
        <w:tc>
          <w:tcPr>
            <w:tcW w:w="346" w:type="dxa"/>
          </w:tcPr>
          <w:p w14:paraId="2C4757A3" w14:textId="77777777" w:rsidR="00A13157" w:rsidRDefault="00A13157" w:rsidP="00575C57"/>
        </w:tc>
        <w:tc>
          <w:tcPr>
            <w:tcW w:w="346" w:type="dxa"/>
          </w:tcPr>
          <w:p w14:paraId="47F9D0D2" w14:textId="77777777" w:rsidR="00A13157" w:rsidRDefault="00A13157" w:rsidP="00575C57"/>
        </w:tc>
        <w:tc>
          <w:tcPr>
            <w:tcW w:w="346" w:type="dxa"/>
          </w:tcPr>
          <w:p w14:paraId="55CCE280" w14:textId="77777777" w:rsidR="00A13157" w:rsidRDefault="00A13157" w:rsidP="00575C57"/>
        </w:tc>
        <w:tc>
          <w:tcPr>
            <w:tcW w:w="346" w:type="dxa"/>
          </w:tcPr>
          <w:p w14:paraId="301A3D04" w14:textId="77777777" w:rsidR="00A13157" w:rsidRDefault="00A13157" w:rsidP="00575C57"/>
        </w:tc>
        <w:tc>
          <w:tcPr>
            <w:tcW w:w="347" w:type="dxa"/>
          </w:tcPr>
          <w:p w14:paraId="79A3873C" w14:textId="77777777" w:rsidR="00A13157" w:rsidRDefault="00A13157" w:rsidP="00575C57"/>
        </w:tc>
        <w:tc>
          <w:tcPr>
            <w:tcW w:w="347" w:type="dxa"/>
          </w:tcPr>
          <w:p w14:paraId="1187FF43" w14:textId="77777777" w:rsidR="00A13157" w:rsidRDefault="00A13157" w:rsidP="00575C57"/>
        </w:tc>
        <w:tc>
          <w:tcPr>
            <w:tcW w:w="347" w:type="dxa"/>
          </w:tcPr>
          <w:p w14:paraId="29586790" w14:textId="77777777" w:rsidR="00A13157" w:rsidRDefault="00A13157" w:rsidP="00575C57"/>
        </w:tc>
        <w:tc>
          <w:tcPr>
            <w:tcW w:w="347" w:type="dxa"/>
          </w:tcPr>
          <w:p w14:paraId="3F89B7F5" w14:textId="77777777" w:rsidR="00A13157" w:rsidRDefault="00A13157" w:rsidP="00575C57"/>
        </w:tc>
        <w:tc>
          <w:tcPr>
            <w:tcW w:w="347" w:type="dxa"/>
          </w:tcPr>
          <w:p w14:paraId="21631822" w14:textId="77777777" w:rsidR="00A13157" w:rsidRDefault="00A13157" w:rsidP="00575C57"/>
        </w:tc>
        <w:tc>
          <w:tcPr>
            <w:tcW w:w="347" w:type="dxa"/>
          </w:tcPr>
          <w:p w14:paraId="71A199EE" w14:textId="77777777" w:rsidR="00A13157" w:rsidRDefault="00A13157" w:rsidP="00575C57"/>
        </w:tc>
      </w:tr>
      <w:tr w:rsidR="00A13157" w14:paraId="693772AF" w14:textId="77777777" w:rsidTr="00A13157">
        <w:trPr>
          <w:trHeight w:val="360"/>
        </w:trPr>
        <w:tc>
          <w:tcPr>
            <w:tcW w:w="346" w:type="dxa"/>
          </w:tcPr>
          <w:p w14:paraId="3759D285" w14:textId="77777777" w:rsidR="00A13157" w:rsidRDefault="00A13157" w:rsidP="00575C57"/>
        </w:tc>
        <w:tc>
          <w:tcPr>
            <w:tcW w:w="346" w:type="dxa"/>
          </w:tcPr>
          <w:p w14:paraId="0BEE19E0" w14:textId="77777777" w:rsidR="00A13157" w:rsidRDefault="00A13157" w:rsidP="00575C57"/>
        </w:tc>
        <w:tc>
          <w:tcPr>
            <w:tcW w:w="346" w:type="dxa"/>
          </w:tcPr>
          <w:p w14:paraId="48636CE2" w14:textId="77777777" w:rsidR="00A13157" w:rsidRDefault="00A13157" w:rsidP="00575C57"/>
        </w:tc>
        <w:tc>
          <w:tcPr>
            <w:tcW w:w="346" w:type="dxa"/>
          </w:tcPr>
          <w:p w14:paraId="2954F105" w14:textId="77777777" w:rsidR="00A13157" w:rsidRDefault="00A13157" w:rsidP="00575C57"/>
        </w:tc>
        <w:tc>
          <w:tcPr>
            <w:tcW w:w="346" w:type="dxa"/>
          </w:tcPr>
          <w:p w14:paraId="3AAF1B44" w14:textId="77777777" w:rsidR="00A13157" w:rsidRDefault="00A13157" w:rsidP="00575C57"/>
        </w:tc>
        <w:tc>
          <w:tcPr>
            <w:tcW w:w="346" w:type="dxa"/>
          </w:tcPr>
          <w:p w14:paraId="6AB5E05C" w14:textId="77777777" w:rsidR="00A13157" w:rsidRDefault="00A13157" w:rsidP="00575C57"/>
        </w:tc>
        <w:tc>
          <w:tcPr>
            <w:tcW w:w="346" w:type="dxa"/>
          </w:tcPr>
          <w:p w14:paraId="5E6D0F66" w14:textId="77777777" w:rsidR="00A13157" w:rsidRDefault="00A13157" w:rsidP="00575C57"/>
        </w:tc>
        <w:tc>
          <w:tcPr>
            <w:tcW w:w="346" w:type="dxa"/>
          </w:tcPr>
          <w:p w14:paraId="18F49E10" w14:textId="77777777" w:rsidR="00A13157" w:rsidRDefault="00A13157" w:rsidP="00575C57"/>
        </w:tc>
        <w:tc>
          <w:tcPr>
            <w:tcW w:w="346" w:type="dxa"/>
          </w:tcPr>
          <w:p w14:paraId="7B6095C3" w14:textId="77777777" w:rsidR="00A13157" w:rsidRDefault="00A13157" w:rsidP="00575C57"/>
        </w:tc>
        <w:tc>
          <w:tcPr>
            <w:tcW w:w="346" w:type="dxa"/>
          </w:tcPr>
          <w:p w14:paraId="435E64C2" w14:textId="77777777" w:rsidR="00A13157" w:rsidRDefault="00A13157" w:rsidP="00575C57"/>
        </w:tc>
        <w:tc>
          <w:tcPr>
            <w:tcW w:w="346" w:type="dxa"/>
          </w:tcPr>
          <w:p w14:paraId="174C3754" w14:textId="77777777" w:rsidR="00A13157" w:rsidRDefault="00A13157" w:rsidP="00575C57"/>
        </w:tc>
        <w:tc>
          <w:tcPr>
            <w:tcW w:w="346" w:type="dxa"/>
          </w:tcPr>
          <w:p w14:paraId="61F3449D" w14:textId="77777777" w:rsidR="00A13157" w:rsidRDefault="00A13157" w:rsidP="00575C57"/>
        </w:tc>
        <w:tc>
          <w:tcPr>
            <w:tcW w:w="346" w:type="dxa"/>
          </w:tcPr>
          <w:p w14:paraId="4C9C3697" w14:textId="77777777" w:rsidR="00A13157" w:rsidRDefault="00A13157" w:rsidP="00575C57"/>
        </w:tc>
        <w:tc>
          <w:tcPr>
            <w:tcW w:w="346" w:type="dxa"/>
          </w:tcPr>
          <w:p w14:paraId="1FE72CDA" w14:textId="77777777" w:rsidR="00A13157" w:rsidRDefault="00A13157" w:rsidP="00575C57"/>
        </w:tc>
        <w:tc>
          <w:tcPr>
            <w:tcW w:w="346" w:type="dxa"/>
          </w:tcPr>
          <w:p w14:paraId="02B0738D" w14:textId="77777777" w:rsidR="00A13157" w:rsidRDefault="00A13157" w:rsidP="00575C57"/>
        </w:tc>
        <w:tc>
          <w:tcPr>
            <w:tcW w:w="346" w:type="dxa"/>
          </w:tcPr>
          <w:p w14:paraId="464D9F38" w14:textId="77777777" w:rsidR="00A13157" w:rsidRDefault="00A13157" w:rsidP="00575C57"/>
        </w:tc>
        <w:tc>
          <w:tcPr>
            <w:tcW w:w="346" w:type="dxa"/>
          </w:tcPr>
          <w:p w14:paraId="2AE20DA0" w14:textId="77777777" w:rsidR="00A13157" w:rsidRDefault="00A13157" w:rsidP="00575C57"/>
        </w:tc>
        <w:tc>
          <w:tcPr>
            <w:tcW w:w="346" w:type="dxa"/>
          </w:tcPr>
          <w:p w14:paraId="3D317B48" w14:textId="77777777" w:rsidR="00A13157" w:rsidRDefault="00A13157" w:rsidP="00575C57"/>
        </w:tc>
        <w:tc>
          <w:tcPr>
            <w:tcW w:w="346" w:type="dxa"/>
          </w:tcPr>
          <w:p w14:paraId="2E534FED" w14:textId="77777777" w:rsidR="00A13157" w:rsidRDefault="00A13157" w:rsidP="00575C57"/>
        </w:tc>
        <w:tc>
          <w:tcPr>
            <w:tcW w:w="347" w:type="dxa"/>
          </w:tcPr>
          <w:p w14:paraId="4D2DF79C" w14:textId="77777777" w:rsidR="00A13157" w:rsidRDefault="00A13157" w:rsidP="00575C57"/>
        </w:tc>
        <w:tc>
          <w:tcPr>
            <w:tcW w:w="347" w:type="dxa"/>
          </w:tcPr>
          <w:p w14:paraId="77810492" w14:textId="77777777" w:rsidR="00A13157" w:rsidRDefault="00A13157" w:rsidP="00575C57"/>
        </w:tc>
        <w:tc>
          <w:tcPr>
            <w:tcW w:w="347" w:type="dxa"/>
          </w:tcPr>
          <w:p w14:paraId="2B993A45" w14:textId="77777777" w:rsidR="00A13157" w:rsidRDefault="00A13157" w:rsidP="00575C57"/>
        </w:tc>
        <w:tc>
          <w:tcPr>
            <w:tcW w:w="347" w:type="dxa"/>
          </w:tcPr>
          <w:p w14:paraId="305D2BD4" w14:textId="77777777" w:rsidR="00A13157" w:rsidRDefault="00A13157" w:rsidP="00575C57"/>
        </w:tc>
        <w:tc>
          <w:tcPr>
            <w:tcW w:w="347" w:type="dxa"/>
          </w:tcPr>
          <w:p w14:paraId="016737CA" w14:textId="77777777" w:rsidR="00A13157" w:rsidRDefault="00A13157" w:rsidP="00575C57"/>
        </w:tc>
        <w:tc>
          <w:tcPr>
            <w:tcW w:w="347" w:type="dxa"/>
          </w:tcPr>
          <w:p w14:paraId="6FD3F6B4" w14:textId="77777777" w:rsidR="00A13157" w:rsidRDefault="00A13157" w:rsidP="00575C57"/>
        </w:tc>
      </w:tr>
      <w:tr w:rsidR="00A13157" w14:paraId="65193D56" w14:textId="77777777" w:rsidTr="00A13157">
        <w:trPr>
          <w:trHeight w:val="360"/>
        </w:trPr>
        <w:tc>
          <w:tcPr>
            <w:tcW w:w="346" w:type="dxa"/>
          </w:tcPr>
          <w:p w14:paraId="0F37947F" w14:textId="77777777" w:rsidR="00A13157" w:rsidRDefault="00A13157" w:rsidP="00575C57"/>
        </w:tc>
        <w:tc>
          <w:tcPr>
            <w:tcW w:w="346" w:type="dxa"/>
          </w:tcPr>
          <w:p w14:paraId="62487558" w14:textId="77777777" w:rsidR="00A13157" w:rsidRDefault="00A13157" w:rsidP="00575C57"/>
        </w:tc>
        <w:tc>
          <w:tcPr>
            <w:tcW w:w="346" w:type="dxa"/>
          </w:tcPr>
          <w:p w14:paraId="10CAAD6E" w14:textId="77777777" w:rsidR="00A13157" w:rsidRDefault="00A13157" w:rsidP="00575C57"/>
        </w:tc>
        <w:tc>
          <w:tcPr>
            <w:tcW w:w="346" w:type="dxa"/>
          </w:tcPr>
          <w:p w14:paraId="4A6BFD1F" w14:textId="77777777" w:rsidR="00A13157" w:rsidRDefault="00A13157" w:rsidP="00575C57"/>
        </w:tc>
        <w:tc>
          <w:tcPr>
            <w:tcW w:w="346" w:type="dxa"/>
          </w:tcPr>
          <w:p w14:paraId="2BDA75E4" w14:textId="77777777" w:rsidR="00A13157" w:rsidRDefault="00A13157" w:rsidP="00575C57"/>
        </w:tc>
        <w:tc>
          <w:tcPr>
            <w:tcW w:w="346" w:type="dxa"/>
          </w:tcPr>
          <w:p w14:paraId="76E96751" w14:textId="77777777" w:rsidR="00A13157" w:rsidRDefault="00A13157" w:rsidP="00575C57"/>
        </w:tc>
        <w:tc>
          <w:tcPr>
            <w:tcW w:w="346" w:type="dxa"/>
          </w:tcPr>
          <w:p w14:paraId="732D972B" w14:textId="77777777" w:rsidR="00A13157" w:rsidRDefault="00A13157" w:rsidP="00575C57"/>
        </w:tc>
        <w:tc>
          <w:tcPr>
            <w:tcW w:w="346" w:type="dxa"/>
          </w:tcPr>
          <w:p w14:paraId="370D397E" w14:textId="77777777" w:rsidR="00A13157" w:rsidRDefault="00A13157" w:rsidP="00575C57"/>
        </w:tc>
        <w:tc>
          <w:tcPr>
            <w:tcW w:w="346" w:type="dxa"/>
          </w:tcPr>
          <w:p w14:paraId="11636DC5" w14:textId="77777777" w:rsidR="00A13157" w:rsidRDefault="00A13157" w:rsidP="00575C57"/>
        </w:tc>
        <w:tc>
          <w:tcPr>
            <w:tcW w:w="346" w:type="dxa"/>
          </w:tcPr>
          <w:p w14:paraId="2E76CD9F" w14:textId="77777777" w:rsidR="00A13157" w:rsidRDefault="00A13157" w:rsidP="00575C57"/>
        </w:tc>
        <w:tc>
          <w:tcPr>
            <w:tcW w:w="346" w:type="dxa"/>
          </w:tcPr>
          <w:p w14:paraId="1EBB294D" w14:textId="77777777" w:rsidR="00A13157" w:rsidRDefault="00A13157" w:rsidP="00575C57"/>
        </w:tc>
        <w:tc>
          <w:tcPr>
            <w:tcW w:w="346" w:type="dxa"/>
          </w:tcPr>
          <w:p w14:paraId="0D2C2EF7" w14:textId="77777777" w:rsidR="00A13157" w:rsidRDefault="00A13157" w:rsidP="00575C57"/>
        </w:tc>
        <w:tc>
          <w:tcPr>
            <w:tcW w:w="346" w:type="dxa"/>
          </w:tcPr>
          <w:p w14:paraId="731271D9" w14:textId="77777777" w:rsidR="00A13157" w:rsidRDefault="00A13157" w:rsidP="00575C57"/>
        </w:tc>
        <w:tc>
          <w:tcPr>
            <w:tcW w:w="346" w:type="dxa"/>
          </w:tcPr>
          <w:p w14:paraId="25A693E9" w14:textId="77777777" w:rsidR="00A13157" w:rsidRDefault="00A13157" w:rsidP="00575C57"/>
        </w:tc>
        <w:tc>
          <w:tcPr>
            <w:tcW w:w="346" w:type="dxa"/>
          </w:tcPr>
          <w:p w14:paraId="028511B6" w14:textId="77777777" w:rsidR="00A13157" w:rsidRDefault="00A13157" w:rsidP="00575C57"/>
        </w:tc>
        <w:tc>
          <w:tcPr>
            <w:tcW w:w="346" w:type="dxa"/>
          </w:tcPr>
          <w:p w14:paraId="46053235" w14:textId="77777777" w:rsidR="00A13157" w:rsidRDefault="00A13157" w:rsidP="00575C57"/>
        </w:tc>
        <w:tc>
          <w:tcPr>
            <w:tcW w:w="346" w:type="dxa"/>
          </w:tcPr>
          <w:p w14:paraId="5063F2D9" w14:textId="77777777" w:rsidR="00A13157" w:rsidRDefault="00A13157" w:rsidP="00575C57"/>
        </w:tc>
        <w:tc>
          <w:tcPr>
            <w:tcW w:w="346" w:type="dxa"/>
          </w:tcPr>
          <w:p w14:paraId="25684646" w14:textId="77777777" w:rsidR="00A13157" w:rsidRDefault="00A13157" w:rsidP="00575C57"/>
        </w:tc>
        <w:tc>
          <w:tcPr>
            <w:tcW w:w="346" w:type="dxa"/>
          </w:tcPr>
          <w:p w14:paraId="2C5CC44C" w14:textId="77777777" w:rsidR="00A13157" w:rsidRDefault="00A13157" w:rsidP="00575C57"/>
        </w:tc>
        <w:tc>
          <w:tcPr>
            <w:tcW w:w="347" w:type="dxa"/>
          </w:tcPr>
          <w:p w14:paraId="7DE35B6B" w14:textId="77777777" w:rsidR="00A13157" w:rsidRDefault="00A13157" w:rsidP="00575C57"/>
        </w:tc>
        <w:tc>
          <w:tcPr>
            <w:tcW w:w="347" w:type="dxa"/>
          </w:tcPr>
          <w:p w14:paraId="16370079" w14:textId="77777777" w:rsidR="00A13157" w:rsidRDefault="00A13157" w:rsidP="00575C57"/>
        </w:tc>
        <w:tc>
          <w:tcPr>
            <w:tcW w:w="347" w:type="dxa"/>
          </w:tcPr>
          <w:p w14:paraId="5719EB50" w14:textId="77777777" w:rsidR="00A13157" w:rsidRDefault="00A13157" w:rsidP="00575C57"/>
        </w:tc>
        <w:tc>
          <w:tcPr>
            <w:tcW w:w="347" w:type="dxa"/>
          </w:tcPr>
          <w:p w14:paraId="18652F3C" w14:textId="77777777" w:rsidR="00A13157" w:rsidRDefault="00A13157" w:rsidP="00575C57"/>
        </w:tc>
        <w:tc>
          <w:tcPr>
            <w:tcW w:w="347" w:type="dxa"/>
          </w:tcPr>
          <w:p w14:paraId="7CD1DC19" w14:textId="77777777" w:rsidR="00A13157" w:rsidRDefault="00A13157" w:rsidP="00575C57"/>
        </w:tc>
        <w:tc>
          <w:tcPr>
            <w:tcW w:w="347" w:type="dxa"/>
          </w:tcPr>
          <w:p w14:paraId="19F599FB" w14:textId="77777777" w:rsidR="00A13157" w:rsidRDefault="00A13157" w:rsidP="00575C57"/>
        </w:tc>
      </w:tr>
      <w:tr w:rsidR="00A13157" w14:paraId="458D5F1C" w14:textId="77777777" w:rsidTr="00A13157">
        <w:trPr>
          <w:trHeight w:val="360"/>
        </w:trPr>
        <w:tc>
          <w:tcPr>
            <w:tcW w:w="346" w:type="dxa"/>
          </w:tcPr>
          <w:p w14:paraId="1452EDCD" w14:textId="77777777" w:rsidR="00A13157" w:rsidRDefault="00A13157" w:rsidP="00575C57"/>
        </w:tc>
        <w:tc>
          <w:tcPr>
            <w:tcW w:w="346" w:type="dxa"/>
          </w:tcPr>
          <w:p w14:paraId="4C7997FB" w14:textId="77777777" w:rsidR="00A13157" w:rsidRDefault="00A13157" w:rsidP="00575C57"/>
        </w:tc>
        <w:tc>
          <w:tcPr>
            <w:tcW w:w="346" w:type="dxa"/>
          </w:tcPr>
          <w:p w14:paraId="6FC84F19" w14:textId="77777777" w:rsidR="00A13157" w:rsidRDefault="00A13157" w:rsidP="00575C57"/>
        </w:tc>
        <w:tc>
          <w:tcPr>
            <w:tcW w:w="346" w:type="dxa"/>
          </w:tcPr>
          <w:p w14:paraId="728F66E4" w14:textId="77777777" w:rsidR="00A13157" w:rsidRDefault="00A13157" w:rsidP="00575C57"/>
        </w:tc>
        <w:tc>
          <w:tcPr>
            <w:tcW w:w="346" w:type="dxa"/>
          </w:tcPr>
          <w:p w14:paraId="026B3FEE" w14:textId="77777777" w:rsidR="00A13157" w:rsidRDefault="00A13157" w:rsidP="00575C57"/>
        </w:tc>
        <w:tc>
          <w:tcPr>
            <w:tcW w:w="346" w:type="dxa"/>
          </w:tcPr>
          <w:p w14:paraId="67802DC1" w14:textId="77777777" w:rsidR="00A13157" w:rsidRDefault="00A13157" w:rsidP="00575C57"/>
        </w:tc>
        <w:tc>
          <w:tcPr>
            <w:tcW w:w="346" w:type="dxa"/>
          </w:tcPr>
          <w:p w14:paraId="3B6829F8" w14:textId="77777777" w:rsidR="00A13157" w:rsidRDefault="00A13157" w:rsidP="00575C57"/>
        </w:tc>
        <w:tc>
          <w:tcPr>
            <w:tcW w:w="346" w:type="dxa"/>
          </w:tcPr>
          <w:p w14:paraId="261EEC4E" w14:textId="77777777" w:rsidR="00A13157" w:rsidRDefault="00A13157" w:rsidP="00575C57"/>
        </w:tc>
        <w:tc>
          <w:tcPr>
            <w:tcW w:w="346" w:type="dxa"/>
          </w:tcPr>
          <w:p w14:paraId="0B5C44AE" w14:textId="77777777" w:rsidR="00A13157" w:rsidRDefault="00A13157" w:rsidP="00575C57"/>
        </w:tc>
        <w:tc>
          <w:tcPr>
            <w:tcW w:w="346" w:type="dxa"/>
          </w:tcPr>
          <w:p w14:paraId="6DC3809B" w14:textId="77777777" w:rsidR="00A13157" w:rsidRDefault="00A13157" w:rsidP="00575C57"/>
        </w:tc>
        <w:tc>
          <w:tcPr>
            <w:tcW w:w="346" w:type="dxa"/>
          </w:tcPr>
          <w:p w14:paraId="00299966" w14:textId="77777777" w:rsidR="00A13157" w:rsidRDefault="00A13157" w:rsidP="00575C57"/>
        </w:tc>
        <w:tc>
          <w:tcPr>
            <w:tcW w:w="346" w:type="dxa"/>
          </w:tcPr>
          <w:p w14:paraId="56EE7E7F" w14:textId="77777777" w:rsidR="00A13157" w:rsidRDefault="00A13157" w:rsidP="00575C57"/>
        </w:tc>
        <w:tc>
          <w:tcPr>
            <w:tcW w:w="346" w:type="dxa"/>
          </w:tcPr>
          <w:p w14:paraId="1677C0EE" w14:textId="77777777" w:rsidR="00A13157" w:rsidRDefault="00A13157" w:rsidP="00575C57"/>
        </w:tc>
        <w:tc>
          <w:tcPr>
            <w:tcW w:w="346" w:type="dxa"/>
          </w:tcPr>
          <w:p w14:paraId="0B3136D1" w14:textId="77777777" w:rsidR="00A13157" w:rsidRDefault="00A13157" w:rsidP="00575C57"/>
        </w:tc>
        <w:tc>
          <w:tcPr>
            <w:tcW w:w="346" w:type="dxa"/>
          </w:tcPr>
          <w:p w14:paraId="7A10A6EC" w14:textId="77777777" w:rsidR="00A13157" w:rsidRDefault="00A13157" w:rsidP="00575C57"/>
        </w:tc>
        <w:tc>
          <w:tcPr>
            <w:tcW w:w="346" w:type="dxa"/>
          </w:tcPr>
          <w:p w14:paraId="6BE09202" w14:textId="77777777" w:rsidR="00A13157" w:rsidRDefault="00A13157" w:rsidP="00575C57"/>
        </w:tc>
        <w:tc>
          <w:tcPr>
            <w:tcW w:w="346" w:type="dxa"/>
          </w:tcPr>
          <w:p w14:paraId="214E54AF" w14:textId="77777777" w:rsidR="00A13157" w:rsidRDefault="00A13157" w:rsidP="00575C57"/>
        </w:tc>
        <w:tc>
          <w:tcPr>
            <w:tcW w:w="346" w:type="dxa"/>
          </w:tcPr>
          <w:p w14:paraId="55137E16" w14:textId="77777777" w:rsidR="00A13157" w:rsidRDefault="00A13157" w:rsidP="00575C57"/>
        </w:tc>
        <w:tc>
          <w:tcPr>
            <w:tcW w:w="346" w:type="dxa"/>
          </w:tcPr>
          <w:p w14:paraId="67D8FAE4" w14:textId="77777777" w:rsidR="00A13157" w:rsidRDefault="00A13157" w:rsidP="00575C57"/>
        </w:tc>
        <w:tc>
          <w:tcPr>
            <w:tcW w:w="347" w:type="dxa"/>
          </w:tcPr>
          <w:p w14:paraId="0A1DE20F" w14:textId="77777777" w:rsidR="00A13157" w:rsidRDefault="00A13157" w:rsidP="00575C57"/>
        </w:tc>
        <w:tc>
          <w:tcPr>
            <w:tcW w:w="347" w:type="dxa"/>
          </w:tcPr>
          <w:p w14:paraId="37761C23" w14:textId="77777777" w:rsidR="00A13157" w:rsidRDefault="00A13157" w:rsidP="00575C57"/>
        </w:tc>
        <w:tc>
          <w:tcPr>
            <w:tcW w:w="347" w:type="dxa"/>
          </w:tcPr>
          <w:p w14:paraId="49223784" w14:textId="77777777" w:rsidR="00A13157" w:rsidRDefault="00A13157" w:rsidP="00575C57"/>
        </w:tc>
        <w:tc>
          <w:tcPr>
            <w:tcW w:w="347" w:type="dxa"/>
          </w:tcPr>
          <w:p w14:paraId="40B8A3C3" w14:textId="77777777" w:rsidR="00A13157" w:rsidRDefault="00A13157" w:rsidP="00575C57"/>
        </w:tc>
        <w:tc>
          <w:tcPr>
            <w:tcW w:w="347" w:type="dxa"/>
          </w:tcPr>
          <w:p w14:paraId="066F3D65" w14:textId="77777777" w:rsidR="00A13157" w:rsidRDefault="00A13157" w:rsidP="00575C57"/>
        </w:tc>
        <w:tc>
          <w:tcPr>
            <w:tcW w:w="347" w:type="dxa"/>
          </w:tcPr>
          <w:p w14:paraId="7492FF17" w14:textId="77777777" w:rsidR="00A13157" w:rsidRDefault="00A13157" w:rsidP="00575C57"/>
        </w:tc>
      </w:tr>
      <w:tr w:rsidR="00A13157" w14:paraId="0BDA9ACF" w14:textId="77777777" w:rsidTr="00A13157">
        <w:trPr>
          <w:trHeight w:val="360"/>
        </w:trPr>
        <w:tc>
          <w:tcPr>
            <w:tcW w:w="346" w:type="dxa"/>
          </w:tcPr>
          <w:p w14:paraId="08A1977A" w14:textId="77777777" w:rsidR="00A13157" w:rsidRDefault="00A13157" w:rsidP="00575C57"/>
        </w:tc>
        <w:tc>
          <w:tcPr>
            <w:tcW w:w="346" w:type="dxa"/>
          </w:tcPr>
          <w:p w14:paraId="3A3CE688" w14:textId="77777777" w:rsidR="00A13157" w:rsidRDefault="00A13157" w:rsidP="00575C57"/>
        </w:tc>
        <w:tc>
          <w:tcPr>
            <w:tcW w:w="346" w:type="dxa"/>
          </w:tcPr>
          <w:p w14:paraId="4D64C69F" w14:textId="77777777" w:rsidR="00A13157" w:rsidRDefault="00A13157" w:rsidP="00575C57"/>
        </w:tc>
        <w:tc>
          <w:tcPr>
            <w:tcW w:w="346" w:type="dxa"/>
          </w:tcPr>
          <w:p w14:paraId="2E24AC16" w14:textId="77777777" w:rsidR="00A13157" w:rsidRDefault="00A13157" w:rsidP="00575C57"/>
        </w:tc>
        <w:tc>
          <w:tcPr>
            <w:tcW w:w="346" w:type="dxa"/>
          </w:tcPr>
          <w:p w14:paraId="4FEA982A" w14:textId="77777777" w:rsidR="00A13157" w:rsidRDefault="00A13157" w:rsidP="00575C57"/>
        </w:tc>
        <w:tc>
          <w:tcPr>
            <w:tcW w:w="346" w:type="dxa"/>
          </w:tcPr>
          <w:p w14:paraId="75DC6ABB" w14:textId="77777777" w:rsidR="00A13157" w:rsidRDefault="00A13157" w:rsidP="00575C57"/>
        </w:tc>
        <w:tc>
          <w:tcPr>
            <w:tcW w:w="346" w:type="dxa"/>
          </w:tcPr>
          <w:p w14:paraId="23F78238" w14:textId="77777777" w:rsidR="00A13157" w:rsidRDefault="00A13157" w:rsidP="00575C57"/>
        </w:tc>
        <w:tc>
          <w:tcPr>
            <w:tcW w:w="346" w:type="dxa"/>
          </w:tcPr>
          <w:p w14:paraId="694B629A" w14:textId="77777777" w:rsidR="00A13157" w:rsidRDefault="00A13157" w:rsidP="00575C57"/>
        </w:tc>
        <w:tc>
          <w:tcPr>
            <w:tcW w:w="346" w:type="dxa"/>
          </w:tcPr>
          <w:p w14:paraId="0C1299FF" w14:textId="77777777" w:rsidR="00A13157" w:rsidRDefault="00A13157" w:rsidP="00575C57"/>
        </w:tc>
        <w:tc>
          <w:tcPr>
            <w:tcW w:w="346" w:type="dxa"/>
          </w:tcPr>
          <w:p w14:paraId="40AA7C44" w14:textId="77777777" w:rsidR="00A13157" w:rsidRDefault="00A13157" w:rsidP="00575C57"/>
        </w:tc>
        <w:tc>
          <w:tcPr>
            <w:tcW w:w="346" w:type="dxa"/>
          </w:tcPr>
          <w:p w14:paraId="676E121F" w14:textId="77777777" w:rsidR="00A13157" w:rsidRDefault="00A13157" w:rsidP="00575C57"/>
        </w:tc>
        <w:tc>
          <w:tcPr>
            <w:tcW w:w="346" w:type="dxa"/>
          </w:tcPr>
          <w:p w14:paraId="04BA0BCD" w14:textId="77777777" w:rsidR="00A13157" w:rsidRDefault="00A13157" w:rsidP="00575C57"/>
        </w:tc>
        <w:tc>
          <w:tcPr>
            <w:tcW w:w="346" w:type="dxa"/>
          </w:tcPr>
          <w:p w14:paraId="70637775" w14:textId="77777777" w:rsidR="00A13157" w:rsidRDefault="00A13157" w:rsidP="00575C57"/>
        </w:tc>
        <w:tc>
          <w:tcPr>
            <w:tcW w:w="346" w:type="dxa"/>
          </w:tcPr>
          <w:p w14:paraId="32EAC85A" w14:textId="77777777" w:rsidR="00A13157" w:rsidRDefault="00A13157" w:rsidP="00575C57"/>
        </w:tc>
        <w:tc>
          <w:tcPr>
            <w:tcW w:w="346" w:type="dxa"/>
          </w:tcPr>
          <w:p w14:paraId="7415007B" w14:textId="77777777" w:rsidR="00A13157" w:rsidRDefault="00A13157" w:rsidP="00575C57"/>
        </w:tc>
        <w:tc>
          <w:tcPr>
            <w:tcW w:w="346" w:type="dxa"/>
          </w:tcPr>
          <w:p w14:paraId="64C05C14" w14:textId="77777777" w:rsidR="00A13157" w:rsidRDefault="00A13157" w:rsidP="00575C57"/>
        </w:tc>
        <w:tc>
          <w:tcPr>
            <w:tcW w:w="346" w:type="dxa"/>
          </w:tcPr>
          <w:p w14:paraId="42994C99" w14:textId="77777777" w:rsidR="00A13157" w:rsidRDefault="00A13157" w:rsidP="00575C57"/>
        </w:tc>
        <w:tc>
          <w:tcPr>
            <w:tcW w:w="346" w:type="dxa"/>
          </w:tcPr>
          <w:p w14:paraId="0E1C618D" w14:textId="77777777" w:rsidR="00A13157" w:rsidRDefault="00A13157" w:rsidP="00575C57"/>
        </w:tc>
        <w:tc>
          <w:tcPr>
            <w:tcW w:w="346" w:type="dxa"/>
          </w:tcPr>
          <w:p w14:paraId="71D71B23" w14:textId="77777777" w:rsidR="00A13157" w:rsidRDefault="00A13157" w:rsidP="00575C57"/>
        </w:tc>
        <w:tc>
          <w:tcPr>
            <w:tcW w:w="347" w:type="dxa"/>
          </w:tcPr>
          <w:p w14:paraId="64390167" w14:textId="77777777" w:rsidR="00A13157" w:rsidRDefault="00A13157" w:rsidP="00575C57"/>
        </w:tc>
        <w:tc>
          <w:tcPr>
            <w:tcW w:w="347" w:type="dxa"/>
          </w:tcPr>
          <w:p w14:paraId="79F7B7A3" w14:textId="77777777" w:rsidR="00A13157" w:rsidRDefault="00A13157" w:rsidP="00575C57"/>
        </w:tc>
        <w:tc>
          <w:tcPr>
            <w:tcW w:w="347" w:type="dxa"/>
          </w:tcPr>
          <w:p w14:paraId="2F4CE5A5" w14:textId="77777777" w:rsidR="00A13157" w:rsidRDefault="00A13157" w:rsidP="00575C57"/>
        </w:tc>
        <w:tc>
          <w:tcPr>
            <w:tcW w:w="347" w:type="dxa"/>
          </w:tcPr>
          <w:p w14:paraId="3412C77B" w14:textId="77777777" w:rsidR="00A13157" w:rsidRDefault="00A13157" w:rsidP="00575C57"/>
        </w:tc>
        <w:tc>
          <w:tcPr>
            <w:tcW w:w="347" w:type="dxa"/>
          </w:tcPr>
          <w:p w14:paraId="4F7B79AC" w14:textId="77777777" w:rsidR="00A13157" w:rsidRDefault="00A13157" w:rsidP="00575C57"/>
        </w:tc>
        <w:tc>
          <w:tcPr>
            <w:tcW w:w="347" w:type="dxa"/>
          </w:tcPr>
          <w:p w14:paraId="4EF799F8" w14:textId="77777777" w:rsidR="00A13157" w:rsidRDefault="00A13157" w:rsidP="00575C57"/>
        </w:tc>
      </w:tr>
      <w:tr w:rsidR="00A13157" w14:paraId="534A1404" w14:textId="77777777" w:rsidTr="00A13157">
        <w:trPr>
          <w:trHeight w:val="360"/>
        </w:trPr>
        <w:tc>
          <w:tcPr>
            <w:tcW w:w="346" w:type="dxa"/>
          </w:tcPr>
          <w:p w14:paraId="5751E971" w14:textId="71C0B57B" w:rsidR="00A13157" w:rsidRDefault="00A13157" w:rsidP="00575C57"/>
        </w:tc>
        <w:tc>
          <w:tcPr>
            <w:tcW w:w="346" w:type="dxa"/>
          </w:tcPr>
          <w:p w14:paraId="7C75821E" w14:textId="77777777" w:rsidR="00A13157" w:rsidRDefault="00A13157" w:rsidP="00575C57"/>
        </w:tc>
        <w:tc>
          <w:tcPr>
            <w:tcW w:w="346" w:type="dxa"/>
          </w:tcPr>
          <w:p w14:paraId="430DC072" w14:textId="77777777" w:rsidR="00A13157" w:rsidRDefault="00A13157" w:rsidP="00575C57"/>
        </w:tc>
        <w:tc>
          <w:tcPr>
            <w:tcW w:w="346" w:type="dxa"/>
          </w:tcPr>
          <w:p w14:paraId="019C9F86" w14:textId="77777777" w:rsidR="00A13157" w:rsidRDefault="00A13157" w:rsidP="00575C57"/>
        </w:tc>
        <w:tc>
          <w:tcPr>
            <w:tcW w:w="346" w:type="dxa"/>
          </w:tcPr>
          <w:p w14:paraId="70A07D71" w14:textId="77777777" w:rsidR="00A13157" w:rsidRDefault="00A13157" w:rsidP="00575C57"/>
        </w:tc>
        <w:tc>
          <w:tcPr>
            <w:tcW w:w="346" w:type="dxa"/>
          </w:tcPr>
          <w:p w14:paraId="57F946DF" w14:textId="77777777" w:rsidR="00A13157" w:rsidRDefault="00A13157" w:rsidP="00575C57"/>
        </w:tc>
        <w:tc>
          <w:tcPr>
            <w:tcW w:w="346" w:type="dxa"/>
          </w:tcPr>
          <w:p w14:paraId="1120B0E8" w14:textId="77777777" w:rsidR="00A13157" w:rsidRDefault="00A13157" w:rsidP="00575C57"/>
        </w:tc>
        <w:tc>
          <w:tcPr>
            <w:tcW w:w="346" w:type="dxa"/>
          </w:tcPr>
          <w:p w14:paraId="2E2F6A3B" w14:textId="77777777" w:rsidR="00A13157" w:rsidRDefault="00A13157" w:rsidP="00575C57"/>
        </w:tc>
        <w:tc>
          <w:tcPr>
            <w:tcW w:w="346" w:type="dxa"/>
          </w:tcPr>
          <w:p w14:paraId="6C0B2AE1" w14:textId="77777777" w:rsidR="00A13157" w:rsidRDefault="00A13157" w:rsidP="00575C57"/>
        </w:tc>
        <w:tc>
          <w:tcPr>
            <w:tcW w:w="346" w:type="dxa"/>
          </w:tcPr>
          <w:p w14:paraId="0378E497" w14:textId="77777777" w:rsidR="00A13157" w:rsidRDefault="00A13157" w:rsidP="00575C57"/>
        </w:tc>
        <w:tc>
          <w:tcPr>
            <w:tcW w:w="346" w:type="dxa"/>
          </w:tcPr>
          <w:p w14:paraId="4FE6293B" w14:textId="77777777" w:rsidR="00A13157" w:rsidRDefault="00A13157" w:rsidP="00575C57"/>
        </w:tc>
        <w:tc>
          <w:tcPr>
            <w:tcW w:w="346" w:type="dxa"/>
          </w:tcPr>
          <w:p w14:paraId="4BC89500" w14:textId="77777777" w:rsidR="00A13157" w:rsidRDefault="00A13157" w:rsidP="00575C57"/>
        </w:tc>
        <w:tc>
          <w:tcPr>
            <w:tcW w:w="346" w:type="dxa"/>
          </w:tcPr>
          <w:p w14:paraId="6908EF4C" w14:textId="77777777" w:rsidR="00A13157" w:rsidRDefault="00A13157" w:rsidP="00575C57"/>
        </w:tc>
        <w:tc>
          <w:tcPr>
            <w:tcW w:w="346" w:type="dxa"/>
          </w:tcPr>
          <w:p w14:paraId="16D12FB2" w14:textId="77777777" w:rsidR="00A13157" w:rsidRDefault="00A13157" w:rsidP="00575C57"/>
        </w:tc>
        <w:tc>
          <w:tcPr>
            <w:tcW w:w="346" w:type="dxa"/>
          </w:tcPr>
          <w:p w14:paraId="721F8784" w14:textId="77777777" w:rsidR="00A13157" w:rsidRDefault="00A13157" w:rsidP="00575C57"/>
        </w:tc>
        <w:tc>
          <w:tcPr>
            <w:tcW w:w="346" w:type="dxa"/>
          </w:tcPr>
          <w:p w14:paraId="3E9EDA93" w14:textId="77777777" w:rsidR="00A13157" w:rsidRDefault="00A13157" w:rsidP="00575C57"/>
        </w:tc>
        <w:tc>
          <w:tcPr>
            <w:tcW w:w="346" w:type="dxa"/>
          </w:tcPr>
          <w:p w14:paraId="6F340A8C" w14:textId="77777777" w:rsidR="00A13157" w:rsidRDefault="00A13157" w:rsidP="00575C57"/>
        </w:tc>
        <w:tc>
          <w:tcPr>
            <w:tcW w:w="346" w:type="dxa"/>
          </w:tcPr>
          <w:p w14:paraId="3A859233" w14:textId="77777777" w:rsidR="00A13157" w:rsidRDefault="00A13157" w:rsidP="00575C57"/>
        </w:tc>
        <w:tc>
          <w:tcPr>
            <w:tcW w:w="346" w:type="dxa"/>
          </w:tcPr>
          <w:p w14:paraId="31467363" w14:textId="77777777" w:rsidR="00A13157" w:rsidRDefault="00A13157" w:rsidP="00575C57"/>
        </w:tc>
        <w:tc>
          <w:tcPr>
            <w:tcW w:w="347" w:type="dxa"/>
          </w:tcPr>
          <w:p w14:paraId="76C57407" w14:textId="77777777" w:rsidR="00A13157" w:rsidRDefault="00A13157" w:rsidP="00575C57"/>
        </w:tc>
        <w:tc>
          <w:tcPr>
            <w:tcW w:w="347" w:type="dxa"/>
          </w:tcPr>
          <w:p w14:paraId="1001334C" w14:textId="77777777" w:rsidR="00A13157" w:rsidRDefault="00A13157" w:rsidP="00575C57"/>
        </w:tc>
        <w:tc>
          <w:tcPr>
            <w:tcW w:w="347" w:type="dxa"/>
          </w:tcPr>
          <w:p w14:paraId="19199CBD" w14:textId="77777777" w:rsidR="00A13157" w:rsidRDefault="00A13157" w:rsidP="00575C57"/>
        </w:tc>
        <w:tc>
          <w:tcPr>
            <w:tcW w:w="347" w:type="dxa"/>
          </w:tcPr>
          <w:p w14:paraId="069EC5FF" w14:textId="77777777" w:rsidR="00A13157" w:rsidRDefault="00A13157" w:rsidP="00575C57"/>
        </w:tc>
        <w:tc>
          <w:tcPr>
            <w:tcW w:w="347" w:type="dxa"/>
          </w:tcPr>
          <w:p w14:paraId="141E781E" w14:textId="77777777" w:rsidR="00A13157" w:rsidRDefault="00A13157" w:rsidP="00575C57"/>
        </w:tc>
        <w:tc>
          <w:tcPr>
            <w:tcW w:w="347" w:type="dxa"/>
          </w:tcPr>
          <w:p w14:paraId="6FF2DE61" w14:textId="77777777" w:rsidR="00A13157" w:rsidRDefault="00A13157" w:rsidP="00575C57"/>
        </w:tc>
      </w:tr>
    </w:tbl>
    <w:p w14:paraId="03742E3D" w14:textId="5263C81E" w:rsidR="00182FDE" w:rsidRDefault="00182FDE" w:rsidP="00182FDE"/>
    <w:p w14:paraId="5900FC77" w14:textId="1E010A87" w:rsidR="00A13157" w:rsidRDefault="00A13157" w:rsidP="00182FDE">
      <w:r>
        <w:t xml:space="preserve">Label each axis (elevation vertical, distance </w:t>
      </w:r>
      <w:r w:rsidR="0007250C">
        <w:t>horizontal</w:t>
      </w:r>
      <w:r>
        <w:t xml:space="preserve">).  Plot the station elevations.  </w:t>
      </w:r>
    </w:p>
    <w:sectPr w:rsidR="00A13157" w:rsidSect="00693906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51BE0" w14:textId="77777777" w:rsidR="005940BC" w:rsidRDefault="005940BC" w:rsidP="00CD71D0">
      <w:pPr>
        <w:spacing w:after="0" w:line="240" w:lineRule="auto"/>
      </w:pPr>
      <w:r>
        <w:separator/>
      </w:r>
    </w:p>
  </w:endnote>
  <w:endnote w:type="continuationSeparator" w:id="0">
    <w:p w14:paraId="184DC144" w14:textId="77777777" w:rsidR="005940BC" w:rsidRDefault="005940BC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642E9409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170E06">
      <w:rPr>
        <w:noProof/>
      </w:rPr>
      <w:t>4/7/2022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C78A9" w14:textId="77777777" w:rsidR="005940BC" w:rsidRDefault="005940BC" w:rsidP="00CD71D0">
      <w:pPr>
        <w:spacing w:after="0" w:line="240" w:lineRule="auto"/>
      </w:pPr>
      <w:r>
        <w:separator/>
      </w:r>
    </w:p>
  </w:footnote>
  <w:footnote w:type="continuationSeparator" w:id="0">
    <w:p w14:paraId="7565041A" w14:textId="77777777" w:rsidR="005940BC" w:rsidRDefault="005940BC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1B2F8C09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</w:t>
    </w:r>
    <w:r w:rsidR="00214793">
      <w:t>Problems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9369C"/>
    <w:multiLevelType w:val="hybridMultilevel"/>
    <w:tmpl w:val="71D8E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E3008"/>
    <w:multiLevelType w:val="hybridMultilevel"/>
    <w:tmpl w:val="DAFEB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7"/>
  </w:num>
  <w:num w:numId="3">
    <w:abstractNumId w:val="20"/>
  </w:num>
  <w:num w:numId="4">
    <w:abstractNumId w:val="18"/>
  </w:num>
  <w:num w:numId="5">
    <w:abstractNumId w:val="32"/>
  </w:num>
  <w:num w:numId="6">
    <w:abstractNumId w:val="35"/>
  </w:num>
  <w:num w:numId="7">
    <w:abstractNumId w:val="19"/>
  </w:num>
  <w:num w:numId="8">
    <w:abstractNumId w:val="39"/>
  </w:num>
  <w:num w:numId="9">
    <w:abstractNumId w:val="15"/>
  </w:num>
  <w:num w:numId="10">
    <w:abstractNumId w:val="5"/>
  </w:num>
  <w:num w:numId="11">
    <w:abstractNumId w:val="21"/>
  </w:num>
  <w:num w:numId="12">
    <w:abstractNumId w:val="36"/>
  </w:num>
  <w:num w:numId="13">
    <w:abstractNumId w:val="44"/>
  </w:num>
  <w:num w:numId="14">
    <w:abstractNumId w:val="30"/>
  </w:num>
  <w:num w:numId="15">
    <w:abstractNumId w:val="8"/>
  </w:num>
  <w:num w:numId="16">
    <w:abstractNumId w:val="7"/>
  </w:num>
  <w:num w:numId="17">
    <w:abstractNumId w:val="23"/>
  </w:num>
  <w:num w:numId="18">
    <w:abstractNumId w:val="9"/>
  </w:num>
  <w:num w:numId="19">
    <w:abstractNumId w:val="14"/>
  </w:num>
  <w:num w:numId="20">
    <w:abstractNumId w:val="22"/>
  </w:num>
  <w:num w:numId="21">
    <w:abstractNumId w:val="34"/>
  </w:num>
  <w:num w:numId="22">
    <w:abstractNumId w:val="17"/>
  </w:num>
  <w:num w:numId="23">
    <w:abstractNumId w:val="11"/>
  </w:num>
  <w:num w:numId="24">
    <w:abstractNumId w:val="29"/>
  </w:num>
  <w:num w:numId="25">
    <w:abstractNumId w:val="6"/>
  </w:num>
  <w:num w:numId="26">
    <w:abstractNumId w:val="1"/>
  </w:num>
  <w:num w:numId="27">
    <w:abstractNumId w:val="13"/>
  </w:num>
  <w:num w:numId="28">
    <w:abstractNumId w:val="25"/>
  </w:num>
  <w:num w:numId="29">
    <w:abstractNumId w:val="41"/>
  </w:num>
  <w:num w:numId="30">
    <w:abstractNumId w:val="26"/>
  </w:num>
  <w:num w:numId="31">
    <w:abstractNumId w:val="10"/>
  </w:num>
  <w:num w:numId="32">
    <w:abstractNumId w:val="38"/>
  </w:num>
  <w:num w:numId="33">
    <w:abstractNumId w:val="28"/>
  </w:num>
  <w:num w:numId="34">
    <w:abstractNumId w:val="40"/>
  </w:num>
  <w:num w:numId="35">
    <w:abstractNumId w:val="24"/>
  </w:num>
  <w:num w:numId="36">
    <w:abstractNumId w:val="37"/>
  </w:num>
  <w:num w:numId="37">
    <w:abstractNumId w:val="16"/>
  </w:num>
  <w:num w:numId="38">
    <w:abstractNumId w:val="12"/>
  </w:num>
  <w:num w:numId="39">
    <w:abstractNumId w:val="42"/>
  </w:num>
  <w:num w:numId="40">
    <w:abstractNumId w:val="2"/>
  </w:num>
  <w:num w:numId="41">
    <w:abstractNumId w:val="33"/>
  </w:num>
  <w:num w:numId="42">
    <w:abstractNumId w:val="4"/>
  </w:num>
  <w:num w:numId="43">
    <w:abstractNumId w:val="3"/>
  </w:num>
  <w:num w:numId="44">
    <w:abstractNumId w:val="31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66C6D"/>
    <w:rsid w:val="0007250C"/>
    <w:rsid w:val="00095BE9"/>
    <w:rsid w:val="000E6131"/>
    <w:rsid w:val="00102AFC"/>
    <w:rsid w:val="00110861"/>
    <w:rsid w:val="00130F1F"/>
    <w:rsid w:val="00132629"/>
    <w:rsid w:val="001622D7"/>
    <w:rsid w:val="00170E06"/>
    <w:rsid w:val="00182FDE"/>
    <w:rsid w:val="00183F44"/>
    <w:rsid w:val="001A009B"/>
    <w:rsid w:val="001D03D2"/>
    <w:rsid w:val="00207B0D"/>
    <w:rsid w:val="00213D42"/>
    <w:rsid w:val="00214793"/>
    <w:rsid w:val="002265A7"/>
    <w:rsid w:val="00266C98"/>
    <w:rsid w:val="00266CF0"/>
    <w:rsid w:val="002673B6"/>
    <w:rsid w:val="002C28D2"/>
    <w:rsid w:val="002C4211"/>
    <w:rsid w:val="002E0F41"/>
    <w:rsid w:val="002F5AAD"/>
    <w:rsid w:val="003A273B"/>
    <w:rsid w:val="003C5B2F"/>
    <w:rsid w:val="003D08B5"/>
    <w:rsid w:val="004337D6"/>
    <w:rsid w:val="00464C0D"/>
    <w:rsid w:val="004A29E8"/>
    <w:rsid w:val="005629A8"/>
    <w:rsid w:val="005751B7"/>
    <w:rsid w:val="005940BC"/>
    <w:rsid w:val="005B549F"/>
    <w:rsid w:val="005D16B1"/>
    <w:rsid w:val="005F1F41"/>
    <w:rsid w:val="005F79EB"/>
    <w:rsid w:val="0063305F"/>
    <w:rsid w:val="00654ECF"/>
    <w:rsid w:val="00672761"/>
    <w:rsid w:val="00693906"/>
    <w:rsid w:val="006A6900"/>
    <w:rsid w:val="006B18A7"/>
    <w:rsid w:val="006D3554"/>
    <w:rsid w:val="00726CDC"/>
    <w:rsid w:val="00731912"/>
    <w:rsid w:val="00756374"/>
    <w:rsid w:val="00807F4B"/>
    <w:rsid w:val="00842177"/>
    <w:rsid w:val="008618A6"/>
    <w:rsid w:val="008D789E"/>
    <w:rsid w:val="008F7C2C"/>
    <w:rsid w:val="00977AF9"/>
    <w:rsid w:val="0099427E"/>
    <w:rsid w:val="009A6739"/>
    <w:rsid w:val="00A101A6"/>
    <w:rsid w:val="00A1215C"/>
    <w:rsid w:val="00A13157"/>
    <w:rsid w:val="00A22FC8"/>
    <w:rsid w:val="00A41A43"/>
    <w:rsid w:val="00A55D03"/>
    <w:rsid w:val="00A6043C"/>
    <w:rsid w:val="00A9258A"/>
    <w:rsid w:val="00AC1350"/>
    <w:rsid w:val="00B33EAF"/>
    <w:rsid w:val="00B466D8"/>
    <w:rsid w:val="00B572F7"/>
    <w:rsid w:val="00C04B4B"/>
    <w:rsid w:val="00C3022A"/>
    <w:rsid w:val="00C51E7E"/>
    <w:rsid w:val="00C61215"/>
    <w:rsid w:val="00C82016"/>
    <w:rsid w:val="00C92568"/>
    <w:rsid w:val="00CB404F"/>
    <w:rsid w:val="00CD71D0"/>
    <w:rsid w:val="00CE2A2C"/>
    <w:rsid w:val="00CE7C63"/>
    <w:rsid w:val="00CF1F6C"/>
    <w:rsid w:val="00D023A5"/>
    <w:rsid w:val="00D3050E"/>
    <w:rsid w:val="00DC59D2"/>
    <w:rsid w:val="00E70329"/>
    <w:rsid w:val="00E75A06"/>
    <w:rsid w:val="00F1151C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E06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70E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0E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0E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170E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0E06"/>
  </w:style>
  <w:style w:type="paragraph" w:styleId="ListParagraph">
    <w:name w:val="List Paragraph"/>
    <w:basedOn w:val="Normal"/>
    <w:uiPriority w:val="34"/>
    <w:qFormat/>
    <w:rsid w:val="00170E06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170E0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70E06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170E06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0E06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170E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E06"/>
  </w:style>
  <w:style w:type="paragraph" w:styleId="Footer">
    <w:name w:val="footer"/>
    <w:basedOn w:val="Normal"/>
    <w:link w:val="FooterChar"/>
    <w:uiPriority w:val="99"/>
    <w:unhideWhenUsed/>
    <w:rsid w:val="00170E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E06"/>
  </w:style>
  <w:style w:type="character" w:customStyle="1" w:styleId="Heading2Char">
    <w:name w:val="Heading 2 Char"/>
    <w:basedOn w:val="DefaultParagraphFont"/>
    <w:link w:val="Heading2"/>
    <w:uiPriority w:val="9"/>
    <w:rsid w:val="00170E06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70E06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170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70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0E06"/>
    <w:rPr>
      <w:color w:val="605E5C"/>
      <w:shd w:val="clear" w:color="auto" w:fill="E1DFDD"/>
    </w:rPr>
  </w:style>
  <w:style w:type="paragraph" w:customStyle="1" w:styleId="Default">
    <w:name w:val="Default"/>
    <w:rsid w:val="00170E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170E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0E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0E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E0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70E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7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3</cp:revision>
  <dcterms:created xsi:type="dcterms:W3CDTF">2022-04-09T18:02:00Z</dcterms:created>
  <dcterms:modified xsi:type="dcterms:W3CDTF">2022-04-09T18:09:00Z</dcterms:modified>
</cp:coreProperties>
</file>